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4AE" w:rsidRDefault="004E64AE" w:rsidP="00BF1D57">
      <w:pPr>
        <w:spacing w:after="0" w:line="240" w:lineRule="auto"/>
        <w:jc w:val="center"/>
        <w:rPr>
          <w:rFonts w:ascii="VNI-Times" w:hAnsi="VNI-Times" w:cs="VNI-Times"/>
          <w:b/>
          <w:bCs/>
          <w:sz w:val="23"/>
          <w:szCs w:val="23"/>
        </w:rPr>
      </w:pPr>
      <w:r w:rsidRPr="00A065A8">
        <w:rPr>
          <w:rFonts w:ascii="VNI-Times" w:hAnsi="VNI-Times" w:cs="VNI-Times"/>
          <w:b/>
          <w:bCs/>
          <w:sz w:val="23"/>
          <w:szCs w:val="23"/>
        </w:rPr>
        <w:t xml:space="preserve">   </w:t>
      </w:r>
      <w:r>
        <w:rPr>
          <w:rFonts w:ascii="VNI-Times" w:hAnsi="VNI-Times" w:cs="VNI-Times"/>
          <w:b/>
          <w:bCs/>
          <w:sz w:val="23"/>
          <w:szCs w:val="23"/>
        </w:rPr>
        <w:t xml:space="preserve">          </w:t>
      </w:r>
    </w:p>
    <w:p w:rsidR="004E64AE" w:rsidRPr="00A065A8" w:rsidRDefault="004E64AE" w:rsidP="00BF1D57">
      <w:pPr>
        <w:spacing w:after="0" w:line="240" w:lineRule="auto"/>
        <w:jc w:val="center"/>
        <w:rPr>
          <w:rFonts w:ascii="Times New Roman" w:hAnsi="Times New Roman" w:cs="Times New Roman"/>
          <w:b/>
          <w:bCs/>
          <w:sz w:val="26"/>
          <w:szCs w:val="26"/>
        </w:rPr>
      </w:pPr>
      <w:r w:rsidRPr="00A065A8">
        <w:rPr>
          <w:rFonts w:ascii="Times New Roman" w:hAnsi="Times New Roman" w:cs="Times New Roman"/>
          <w:b/>
          <w:bCs/>
          <w:sz w:val="26"/>
          <w:szCs w:val="26"/>
        </w:rPr>
        <w:t>CỘNG HÒA XÃ HỘI CHỦ NGHĨA VIỆT NAM</w:t>
      </w:r>
    </w:p>
    <w:p w:rsidR="004E64AE" w:rsidRPr="00A065A8" w:rsidRDefault="004E64AE" w:rsidP="00BF1D57">
      <w:pPr>
        <w:spacing w:after="0" w:line="240" w:lineRule="auto"/>
        <w:jc w:val="center"/>
        <w:rPr>
          <w:rFonts w:ascii="Times New Roman" w:hAnsi="Times New Roman" w:cs="Times New Roman"/>
          <w:b/>
          <w:bCs/>
          <w:sz w:val="26"/>
          <w:szCs w:val="26"/>
        </w:rPr>
      </w:pPr>
      <w:r w:rsidRPr="00A065A8">
        <w:rPr>
          <w:rFonts w:ascii="Times New Roman" w:hAnsi="Times New Roman" w:cs="Times New Roman"/>
          <w:b/>
          <w:bCs/>
          <w:sz w:val="26"/>
          <w:szCs w:val="26"/>
        </w:rPr>
        <w:t>Độc lập – Tự do – Hạnh phúc</w:t>
      </w:r>
    </w:p>
    <w:p w:rsidR="004E64AE" w:rsidRPr="00A065A8" w:rsidRDefault="004E64AE" w:rsidP="00BF1D57">
      <w:pPr>
        <w:spacing w:after="0" w:line="240" w:lineRule="auto"/>
        <w:jc w:val="center"/>
        <w:rPr>
          <w:rFonts w:ascii="Times New Roman" w:hAnsi="Times New Roman" w:cs="Times New Roman"/>
          <w:b/>
          <w:bCs/>
          <w:sz w:val="26"/>
          <w:szCs w:val="26"/>
        </w:rPr>
      </w:pPr>
      <w:r w:rsidRPr="00A065A8">
        <w:rPr>
          <w:rFonts w:ascii="Times New Roman" w:hAnsi="Times New Roman" w:cs="Times New Roman"/>
          <w:b/>
          <w:bCs/>
          <w:sz w:val="26"/>
          <w:szCs w:val="26"/>
        </w:rPr>
        <w:t>--------------------------------------</w:t>
      </w:r>
    </w:p>
    <w:p w:rsidR="004E64AE" w:rsidRPr="00A065A8" w:rsidRDefault="004E64AE" w:rsidP="00BF1D57">
      <w:pPr>
        <w:spacing w:after="0" w:line="240" w:lineRule="auto"/>
        <w:jc w:val="center"/>
        <w:rPr>
          <w:rFonts w:ascii="Times New Roman" w:hAnsi="Times New Roman" w:cs="Times New Roman"/>
          <w:b/>
          <w:bCs/>
          <w:sz w:val="26"/>
          <w:szCs w:val="26"/>
        </w:rPr>
      </w:pPr>
    </w:p>
    <w:p w:rsidR="004E64AE" w:rsidRPr="00A065A8" w:rsidRDefault="004E64AE" w:rsidP="00BF1D57">
      <w:pPr>
        <w:spacing w:after="0" w:line="240" w:lineRule="auto"/>
        <w:jc w:val="center"/>
        <w:rPr>
          <w:rFonts w:ascii="Times New Roman" w:hAnsi="Times New Roman" w:cs="Times New Roman"/>
          <w:b/>
          <w:bCs/>
          <w:sz w:val="26"/>
          <w:szCs w:val="26"/>
        </w:rPr>
      </w:pPr>
      <w:r w:rsidRPr="00A065A8">
        <w:rPr>
          <w:rFonts w:ascii="Times New Roman" w:hAnsi="Times New Roman" w:cs="Times New Roman"/>
          <w:b/>
          <w:bCs/>
          <w:sz w:val="26"/>
          <w:szCs w:val="26"/>
        </w:rPr>
        <w:t>GIẤY XÁC NHẬN</w:t>
      </w:r>
    </w:p>
    <w:p w:rsidR="004E64AE" w:rsidRPr="00A065A8" w:rsidRDefault="004E64AE" w:rsidP="00BF1D57">
      <w:pPr>
        <w:spacing w:after="0" w:line="240" w:lineRule="auto"/>
        <w:jc w:val="center"/>
        <w:rPr>
          <w:rFonts w:ascii="Times New Roman" w:hAnsi="Times New Roman" w:cs="Times New Roman"/>
          <w:b/>
          <w:bCs/>
          <w:sz w:val="26"/>
          <w:szCs w:val="26"/>
        </w:rPr>
      </w:pPr>
      <w:r w:rsidRPr="00A065A8">
        <w:rPr>
          <w:rFonts w:ascii="Times New Roman" w:hAnsi="Times New Roman" w:cs="Times New Roman"/>
          <w:b/>
          <w:bCs/>
          <w:sz w:val="26"/>
          <w:szCs w:val="26"/>
        </w:rPr>
        <w:t>Tham dự Đại hội đồng cổ đông thường niên năm 201</w:t>
      </w:r>
      <w:r>
        <w:rPr>
          <w:rFonts w:ascii="Times New Roman" w:hAnsi="Times New Roman" w:cs="Times New Roman"/>
          <w:b/>
          <w:bCs/>
          <w:sz w:val="26"/>
          <w:szCs w:val="26"/>
        </w:rPr>
        <w:t>6</w:t>
      </w:r>
    </w:p>
    <w:p w:rsidR="004E64AE" w:rsidRPr="00A065A8" w:rsidRDefault="004E64AE" w:rsidP="00BF1D57">
      <w:pPr>
        <w:spacing w:after="0" w:line="240" w:lineRule="auto"/>
        <w:jc w:val="center"/>
        <w:rPr>
          <w:rFonts w:ascii="Times New Roman" w:hAnsi="Times New Roman" w:cs="Times New Roman"/>
          <w:b/>
          <w:bCs/>
          <w:sz w:val="26"/>
          <w:szCs w:val="26"/>
        </w:rPr>
      </w:pPr>
      <w:r w:rsidRPr="00A065A8">
        <w:rPr>
          <w:rFonts w:ascii="Times New Roman" w:hAnsi="Times New Roman" w:cs="Times New Roman"/>
          <w:b/>
          <w:bCs/>
          <w:sz w:val="26"/>
          <w:szCs w:val="26"/>
        </w:rPr>
        <w:t>Công ty cổ phần Vật tư nông nghiệp Đồng Nai</w:t>
      </w:r>
    </w:p>
    <w:p w:rsidR="004E64AE" w:rsidRPr="00A065A8" w:rsidRDefault="004E64AE" w:rsidP="00BF1D57">
      <w:pPr>
        <w:spacing w:after="0" w:line="240" w:lineRule="auto"/>
        <w:jc w:val="center"/>
        <w:rPr>
          <w:rFonts w:ascii="Times New Roman" w:hAnsi="Times New Roman" w:cs="Times New Roman"/>
          <w:b/>
          <w:bCs/>
          <w:sz w:val="26"/>
          <w:szCs w:val="26"/>
        </w:rPr>
      </w:pPr>
    </w:p>
    <w:p w:rsidR="004E64AE" w:rsidRPr="00A065A8" w:rsidRDefault="004E64AE" w:rsidP="00BF1D57">
      <w:pPr>
        <w:spacing w:after="0" w:line="240" w:lineRule="auto"/>
        <w:jc w:val="center"/>
        <w:rPr>
          <w:rFonts w:ascii="Times New Roman" w:hAnsi="Times New Roman" w:cs="Times New Roman"/>
          <w:sz w:val="26"/>
          <w:szCs w:val="26"/>
        </w:rPr>
      </w:pPr>
      <w:r w:rsidRPr="00A065A8">
        <w:rPr>
          <w:rFonts w:ascii="Times New Roman" w:hAnsi="Times New Roman" w:cs="Times New Roman"/>
          <w:sz w:val="26"/>
          <w:szCs w:val="26"/>
        </w:rPr>
        <w:t>Kính gửi: Ban Tổ chức Đại hội đồng cổ đông</w:t>
      </w:r>
    </w:p>
    <w:p w:rsidR="004E64AE" w:rsidRPr="00A065A8" w:rsidRDefault="004E64AE" w:rsidP="00BF1D57">
      <w:pPr>
        <w:spacing w:after="0" w:line="240" w:lineRule="auto"/>
        <w:jc w:val="center"/>
        <w:rPr>
          <w:rFonts w:ascii="Times New Roman" w:hAnsi="Times New Roman" w:cs="Times New Roman"/>
          <w:b/>
          <w:bCs/>
          <w:sz w:val="24"/>
          <w:szCs w:val="24"/>
        </w:rPr>
      </w:pPr>
    </w:p>
    <w:p w:rsidR="004E64AE" w:rsidRPr="00A065A8" w:rsidRDefault="004E64AE" w:rsidP="00BF1D57">
      <w:pPr>
        <w:spacing w:after="0" w:line="240" w:lineRule="auto"/>
        <w:jc w:val="center"/>
        <w:rPr>
          <w:rFonts w:ascii="Times New Roman" w:hAnsi="Times New Roman" w:cs="Times New Roman"/>
          <w:b/>
          <w:bCs/>
          <w:sz w:val="24"/>
          <w:szCs w:val="24"/>
        </w:rPr>
      </w:pP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Tên cổ đông: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Địa chỉ: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Số CMND : ……………………… Ngày cấp: …………………..Nơi cấp:……………………</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Hoặc số Giấy chứng nhận đăng ký kinh doanh: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Do ………………………………………………... cấp ngày………tháng……….năm……….</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Điện thoại: ...…………………………..Fax:…………………….Email:……………………...</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Mã số</w:t>
      </w:r>
      <w:r w:rsidRPr="00A065A8">
        <w:rPr>
          <w:rFonts w:ascii="Times New Roman" w:hAnsi="Times New Roman" w:cs="Times New Roman"/>
          <w:sz w:val="26"/>
          <w:szCs w:val="26"/>
        </w:rPr>
        <w:tab/>
        <w:t>cổ đông: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Sở hữu: ………………………………….cổ phần phổ thông</w:t>
      </w:r>
    </w:p>
    <w:p w:rsidR="004E64AE" w:rsidRPr="00A065A8" w:rsidRDefault="004E64AE" w:rsidP="00BF1D57">
      <w:pPr>
        <w:spacing w:after="0" w:line="240" w:lineRule="auto"/>
        <w:rPr>
          <w:rFonts w:ascii="Times New Roman" w:hAnsi="Times New Roman" w:cs="Times New Roman"/>
          <w:sz w:val="26"/>
          <w:szCs w:val="26"/>
        </w:rPr>
      </w:pPr>
    </w:p>
    <w:p w:rsidR="004E64AE" w:rsidRPr="00A065A8" w:rsidRDefault="004E64AE" w:rsidP="00BF1D57">
      <w:pPr>
        <w:spacing w:after="0" w:line="240" w:lineRule="auto"/>
        <w:jc w:val="both"/>
        <w:rPr>
          <w:rFonts w:ascii="Times New Roman" w:hAnsi="Times New Roman" w:cs="Times New Roman"/>
          <w:sz w:val="26"/>
          <w:szCs w:val="26"/>
        </w:rPr>
      </w:pPr>
      <w:r w:rsidRPr="00A065A8">
        <w:rPr>
          <w:rFonts w:ascii="Times New Roman" w:hAnsi="Times New Roman" w:cs="Times New Roman"/>
          <w:sz w:val="26"/>
          <w:szCs w:val="26"/>
        </w:rPr>
        <w:t>Tôi/ Chúng tôi đã nhận được thông báo mời họp Đại hội đồng cổ đông Công ty cổ phần Vật tư nông nghiệp Đồng Nai, nay xác nhận:</w:t>
      </w:r>
    </w:p>
    <w:p w:rsidR="004E64AE" w:rsidRPr="00A065A8" w:rsidRDefault="004E64AE" w:rsidP="00BF1D57">
      <w:pPr>
        <w:spacing w:after="0" w:line="240" w:lineRule="auto"/>
        <w:jc w:val="both"/>
        <w:rPr>
          <w:rFonts w:ascii="Times New Roman" w:hAnsi="Times New Roman" w:cs="Times New Roman"/>
          <w:sz w:val="26"/>
          <w:szCs w:val="26"/>
        </w:rPr>
      </w:pPr>
    </w:p>
    <w:p w:rsidR="004E64AE" w:rsidRPr="00A065A8" w:rsidRDefault="004E64AE" w:rsidP="00BF1D57">
      <w:pPr>
        <w:numPr>
          <w:ilvl w:val="0"/>
          <w:numId w:val="2"/>
        </w:numPr>
        <w:spacing w:after="0" w:line="240" w:lineRule="auto"/>
        <w:jc w:val="both"/>
        <w:rPr>
          <w:rFonts w:ascii="Times New Roman" w:hAnsi="Times New Roman" w:cs="Times New Roman"/>
          <w:sz w:val="26"/>
          <w:szCs w:val="26"/>
        </w:rPr>
      </w:pPr>
      <w:r w:rsidRPr="00A065A8">
        <w:rPr>
          <w:rFonts w:ascii="Times New Roman" w:hAnsi="Times New Roman" w:cs="Times New Roman"/>
          <w:b/>
          <w:bCs/>
          <w:sz w:val="26"/>
          <w:szCs w:val="26"/>
        </w:rPr>
        <w:t>Tham dự Đại hội theo hình thức sau</w:t>
      </w:r>
      <w:r w:rsidRPr="00A065A8">
        <w:rPr>
          <w:rFonts w:ascii="Times New Roman" w:hAnsi="Times New Roman" w:cs="Times New Roman"/>
          <w:sz w:val="26"/>
          <w:szCs w:val="26"/>
        </w:rPr>
        <w:t xml:space="preserve">: </w:t>
      </w:r>
    </w:p>
    <w:p w:rsidR="004E64AE" w:rsidRPr="00A065A8" w:rsidRDefault="004E64AE" w:rsidP="00BF1D57">
      <w:pPr>
        <w:spacing w:after="0" w:line="240" w:lineRule="auto"/>
        <w:jc w:val="both"/>
        <w:rPr>
          <w:rFonts w:ascii="Times New Roman" w:hAnsi="Times New Roman" w:cs="Times New Roman"/>
          <w:sz w:val="26"/>
          <w:szCs w:val="26"/>
        </w:rPr>
      </w:pPr>
      <w:r>
        <w:rPr>
          <w:noProof/>
        </w:rPr>
        <w:pict>
          <v:rect id="Rectangle 14" o:spid="_x0000_s1026" style="position:absolute;left:0;text-align:left;margin-left:396pt;margin-top:1.5pt;width:9pt;height:9pt;z-index:251657728;visibility:visible"/>
        </w:pict>
      </w:r>
      <w:r w:rsidRPr="00A065A8">
        <w:rPr>
          <w:rFonts w:ascii="Times New Roman" w:hAnsi="Times New Roman" w:cs="Times New Roman"/>
          <w:sz w:val="26"/>
          <w:szCs w:val="26"/>
        </w:rPr>
        <w:t>+ TRỰC TIẾP THAM DỰ ĐẠI HỘI</w:t>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p>
    <w:p w:rsidR="004E64AE" w:rsidRPr="00A065A8" w:rsidRDefault="004E64AE" w:rsidP="00BF1D57">
      <w:pPr>
        <w:spacing w:after="0" w:line="240" w:lineRule="auto"/>
        <w:jc w:val="both"/>
        <w:rPr>
          <w:rFonts w:ascii="Times New Roman" w:hAnsi="Times New Roman" w:cs="Times New Roman"/>
          <w:sz w:val="26"/>
          <w:szCs w:val="26"/>
        </w:rPr>
      </w:pPr>
      <w:r>
        <w:rPr>
          <w:noProof/>
        </w:rPr>
        <w:pict>
          <v:rect id="Rectangle 15" o:spid="_x0000_s1027" style="position:absolute;left:0;text-align:left;margin-left:396pt;margin-top:4.55pt;width:9pt;height:9pt;z-index:251656704;visibility:visible"/>
        </w:pict>
      </w:r>
      <w:r w:rsidRPr="00A065A8">
        <w:rPr>
          <w:rFonts w:ascii="Times New Roman" w:hAnsi="Times New Roman" w:cs="Times New Roman"/>
          <w:sz w:val="26"/>
          <w:szCs w:val="26"/>
        </w:rPr>
        <w:t>+ ỦY QUYỀN CHO NGƯỜI ĐẠI DIỆN THAM DỰ ĐẠI HỘI</w:t>
      </w:r>
    </w:p>
    <w:p w:rsidR="004E64AE" w:rsidRPr="00A065A8" w:rsidRDefault="004E64AE" w:rsidP="00BF1D57">
      <w:pPr>
        <w:spacing w:after="0" w:line="240" w:lineRule="auto"/>
        <w:jc w:val="both"/>
        <w:rPr>
          <w:rFonts w:ascii="Times New Roman" w:hAnsi="Times New Roman" w:cs="Times New Roman"/>
          <w:sz w:val="26"/>
          <w:szCs w:val="26"/>
        </w:rPr>
      </w:pPr>
      <w:r w:rsidRPr="00A065A8">
        <w:rPr>
          <w:rFonts w:ascii="Times New Roman" w:hAnsi="Times New Roman" w:cs="Times New Roman"/>
          <w:sz w:val="26"/>
          <w:szCs w:val="26"/>
        </w:rPr>
        <w:t xml:space="preserve">        ( Có giấy ủy quyền kèm theo )</w:t>
      </w:r>
    </w:p>
    <w:p w:rsidR="004E64AE" w:rsidRPr="00A065A8" w:rsidRDefault="004E64AE" w:rsidP="00BF1D57">
      <w:pPr>
        <w:spacing w:after="0" w:line="240" w:lineRule="auto"/>
        <w:jc w:val="both"/>
        <w:rPr>
          <w:rFonts w:ascii="Times New Roman" w:hAnsi="Times New Roman" w:cs="Times New Roman"/>
          <w:sz w:val="26"/>
          <w:szCs w:val="26"/>
        </w:rPr>
      </w:pPr>
    </w:p>
    <w:p w:rsidR="004E64AE" w:rsidRPr="00A065A8" w:rsidRDefault="004E64AE" w:rsidP="00BF1D57">
      <w:pPr>
        <w:numPr>
          <w:ilvl w:val="0"/>
          <w:numId w:val="2"/>
        </w:numPr>
        <w:spacing w:after="0" w:line="240" w:lineRule="auto"/>
        <w:jc w:val="both"/>
        <w:rPr>
          <w:rFonts w:ascii="Times New Roman" w:hAnsi="Times New Roman" w:cs="Times New Roman"/>
          <w:sz w:val="26"/>
          <w:szCs w:val="26"/>
        </w:rPr>
      </w:pPr>
      <w:r>
        <w:rPr>
          <w:noProof/>
        </w:rPr>
        <w:pict>
          <v:rect id="Rectangle 16" o:spid="_x0000_s1028" style="position:absolute;left:0;text-align:left;margin-left:396pt;margin-top:5.8pt;width:9pt;height:9pt;z-index:251658752;visibility:visible"/>
        </w:pict>
      </w:r>
      <w:r w:rsidRPr="00A065A8">
        <w:rPr>
          <w:rFonts w:ascii="Times New Roman" w:hAnsi="Times New Roman" w:cs="Times New Roman"/>
          <w:b/>
          <w:bCs/>
          <w:sz w:val="26"/>
          <w:szCs w:val="26"/>
        </w:rPr>
        <w:t>Không tham dự Đại hội</w:t>
      </w:r>
      <w:r w:rsidRPr="00A065A8">
        <w:rPr>
          <w:rFonts w:ascii="Times New Roman" w:hAnsi="Times New Roman" w:cs="Times New Roman"/>
          <w:sz w:val="26"/>
          <w:szCs w:val="26"/>
        </w:rPr>
        <w:t>:</w:t>
      </w:r>
    </w:p>
    <w:p w:rsidR="004E64AE" w:rsidRPr="00A065A8" w:rsidRDefault="004E64AE" w:rsidP="00BF1D57">
      <w:pPr>
        <w:spacing w:after="0" w:line="240" w:lineRule="auto"/>
        <w:jc w:val="both"/>
        <w:rPr>
          <w:rFonts w:ascii="Times New Roman" w:hAnsi="Times New Roman" w:cs="Times New Roman"/>
          <w:sz w:val="26"/>
          <w:szCs w:val="26"/>
        </w:rPr>
      </w:pPr>
      <w:r w:rsidRPr="00A065A8">
        <w:rPr>
          <w:rFonts w:ascii="Times New Roman" w:hAnsi="Times New Roman" w:cs="Times New Roman"/>
          <w:sz w:val="26"/>
          <w:szCs w:val="26"/>
        </w:rPr>
        <w:tab/>
      </w:r>
      <w:r w:rsidRPr="00A065A8">
        <w:rPr>
          <w:rFonts w:ascii="Times New Roman" w:hAnsi="Times New Roman" w:cs="Times New Roman"/>
          <w:sz w:val="26"/>
          <w:szCs w:val="26"/>
        </w:rPr>
        <w:tab/>
      </w:r>
    </w:p>
    <w:p w:rsidR="004E64AE" w:rsidRPr="00A065A8" w:rsidRDefault="004E64AE" w:rsidP="00BF1D57">
      <w:pPr>
        <w:spacing w:after="0" w:line="240" w:lineRule="auto"/>
        <w:jc w:val="both"/>
        <w:rPr>
          <w:rFonts w:ascii="Times New Roman" w:hAnsi="Times New Roman" w:cs="Times New Roman"/>
          <w:sz w:val="26"/>
          <w:szCs w:val="26"/>
        </w:rPr>
      </w:pPr>
      <w:r w:rsidRPr="00A065A8">
        <w:rPr>
          <w:rFonts w:ascii="Times New Roman" w:hAnsi="Times New Roman" w:cs="Times New Roman"/>
          <w:sz w:val="26"/>
          <w:szCs w:val="26"/>
        </w:rPr>
        <w:t>Trân trọng thông báo để Ban tổ chức Đại hội đồng cổ đông biết và tổng hợp.</w:t>
      </w:r>
    </w:p>
    <w:p w:rsidR="004E64AE" w:rsidRPr="00A065A8" w:rsidRDefault="004E64AE" w:rsidP="00BF1D57">
      <w:pPr>
        <w:spacing w:after="0" w:line="240" w:lineRule="auto"/>
        <w:jc w:val="both"/>
        <w:rPr>
          <w:rFonts w:ascii="Times New Roman" w:hAnsi="Times New Roman" w:cs="Times New Roman"/>
          <w:sz w:val="26"/>
          <w:szCs w:val="26"/>
        </w:rPr>
      </w:pPr>
    </w:p>
    <w:p w:rsidR="004E64AE" w:rsidRPr="00A065A8" w:rsidRDefault="004E64AE" w:rsidP="00BF1D57">
      <w:pPr>
        <w:spacing w:after="0" w:line="240" w:lineRule="auto"/>
        <w:jc w:val="both"/>
        <w:rPr>
          <w:rFonts w:ascii="Times New Roman" w:hAnsi="Times New Roman" w:cs="Times New Roman"/>
          <w:b/>
          <w:bCs/>
          <w:sz w:val="26"/>
          <w:szCs w:val="26"/>
        </w:rPr>
      </w:pP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b/>
          <w:bCs/>
          <w:sz w:val="26"/>
          <w:szCs w:val="26"/>
        </w:rPr>
        <w:t>Chữ ký của cổ đông</w:t>
      </w:r>
    </w:p>
    <w:p w:rsidR="004E64AE" w:rsidRPr="00A065A8" w:rsidRDefault="004E64AE" w:rsidP="00BF1D57">
      <w:pPr>
        <w:spacing w:after="0" w:line="240" w:lineRule="auto"/>
        <w:jc w:val="both"/>
        <w:rPr>
          <w:rFonts w:ascii="Times New Roman" w:hAnsi="Times New Roman" w:cs="Times New Roman"/>
          <w:sz w:val="24"/>
          <w:szCs w:val="24"/>
        </w:rPr>
      </w:pP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4"/>
          <w:szCs w:val="24"/>
        </w:rPr>
        <w:t>( Đóng dấu nếu là cổ đông pháp nhân )</w:t>
      </w:r>
    </w:p>
    <w:p w:rsidR="004E64AE" w:rsidRPr="00A065A8" w:rsidRDefault="004E64AE" w:rsidP="00BF1D57">
      <w:pPr>
        <w:spacing w:after="0" w:line="240" w:lineRule="auto"/>
        <w:jc w:val="both"/>
        <w:rPr>
          <w:rFonts w:ascii="Times New Roman" w:hAnsi="Times New Roman" w:cs="Times New Roman"/>
          <w:sz w:val="26"/>
          <w:szCs w:val="26"/>
        </w:rPr>
      </w:pPr>
      <w:r w:rsidRPr="00A065A8">
        <w:rPr>
          <w:rFonts w:ascii="Times New Roman" w:hAnsi="Times New Roman" w:cs="Times New Roman"/>
          <w:sz w:val="26"/>
          <w:szCs w:val="26"/>
        </w:rPr>
        <w:tab/>
      </w:r>
      <w:r w:rsidRPr="00A065A8">
        <w:rPr>
          <w:rFonts w:ascii="Times New Roman" w:hAnsi="Times New Roman" w:cs="Times New Roman"/>
          <w:sz w:val="26"/>
          <w:szCs w:val="26"/>
        </w:rPr>
        <w:tab/>
      </w:r>
      <w:r w:rsidRPr="00A065A8">
        <w:rPr>
          <w:rFonts w:ascii="Times New Roman" w:hAnsi="Times New Roman" w:cs="Times New Roman"/>
          <w:sz w:val="26"/>
          <w:szCs w:val="26"/>
        </w:rPr>
        <w:tab/>
      </w:r>
    </w:p>
    <w:p w:rsidR="004E64AE" w:rsidRPr="00A065A8" w:rsidRDefault="004E64AE" w:rsidP="00BF1D57">
      <w:pPr>
        <w:spacing w:after="0" w:line="240" w:lineRule="auto"/>
        <w:jc w:val="both"/>
        <w:rPr>
          <w:rFonts w:ascii="Times New Roman" w:hAnsi="Times New Roman" w:cs="Times New Roman"/>
          <w:sz w:val="26"/>
          <w:szCs w:val="26"/>
        </w:rPr>
      </w:pPr>
    </w:p>
    <w:p w:rsidR="004E64AE" w:rsidRPr="00A065A8" w:rsidRDefault="004E64AE" w:rsidP="00BF1D57">
      <w:pPr>
        <w:spacing w:after="0" w:line="240" w:lineRule="auto"/>
        <w:jc w:val="both"/>
        <w:rPr>
          <w:rFonts w:ascii="Times New Roman" w:hAnsi="Times New Roman" w:cs="Times New Roman"/>
          <w:sz w:val="26"/>
          <w:szCs w:val="26"/>
        </w:rPr>
      </w:pPr>
    </w:p>
    <w:p w:rsidR="004E64AE" w:rsidRDefault="004E64AE" w:rsidP="00BF1D57">
      <w:pPr>
        <w:spacing w:after="0" w:line="240" w:lineRule="auto"/>
        <w:jc w:val="both"/>
        <w:rPr>
          <w:rFonts w:ascii="Times New Roman" w:hAnsi="Times New Roman" w:cs="Times New Roman"/>
          <w:sz w:val="26"/>
          <w:szCs w:val="26"/>
        </w:rPr>
      </w:pPr>
    </w:p>
    <w:p w:rsidR="004E64AE" w:rsidRDefault="004E64AE" w:rsidP="00BF1D57">
      <w:pPr>
        <w:spacing w:after="0" w:line="240" w:lineRule="auto"/>
        <w:jc w:val="both"/>
        <w:rPr>
          <w:rFonts w:ascii="Times New Roman" w:hAnsi="Times New Roman" w:cs="Times New Roman"/>
          <w:sz w:val="26"/>
          <w:szCs w:val="26"/>
        </w:rPr>
      </w:pPr>
    </w:p>
    <w:p w:rsidR="004E64AE" w:rsidRPr="00A065A8" w:rsidRDefault="004E64AE" w:rsidP="00BF1D57">
      <w:pPr>
        <w:spacing w:after="0" w:line="240" w:lineRule="auto"/>
        <w:jc w:val="both"/>
        <w:rPr>
          <w:rFonts w:ascii="Times New Roman" w:hAnsi="Times New Roman" w:cs="Times New Roman"/>
          <w:sz w:val="26"/>
          <w:szCs w:val="26"/>
        </w:rPr>
      </w:pPr>
    </w:p>
    <w:p w:rsidR="004E64AE" w:rsidRPr="00A065A8" w:rsidRDefault="004E64AE" w:rsidP="00BF1D57">
      <w:pPr>
        <w:spacing w:after="0" w:line="240" w:lineRule="auto"/>
        <w:jc w:val="both"/>
        <w:rPr>
          <w:rFonts w:ascii="Times New Roman" w:hAnsi="Times New Roman" w:cs="Times New Roman"/>
          <w:sz w:val="26"/>
          <w:szCs w:val="26"/>
        </w:rPr>
      </w:pPr>
    </w:p>
    <w:p w:rsidR="004E64AE" w:rsidRPr="00A065A8" w:rsidRDefault="004E64AE" w:rsidP="00BF1D57">
      <w:pPr>
        <w:spacing w:after="0" w:line="240" w:lineRule="auto"/>
        <w:jc w:val="both"/>
        <w:rPr>
          <w:rFonts w:ascii="Times New Roman" w:hAnsi="Times New Roman" w:cs="Times New Roman"/>
          <w:b/>
          <w:bCs/>
          <w:sz w:val="26"/>
          <w:szCs w:val="26"/>
        </w:rPr>
      </w:pPr>
      <w:r w:rsidRPr="00A065A8">
        <w:rPr>
          <w:rFonts w:ascii="Times New Roman" w:hAnsi="Times New Roman" w:cs="Times New Roman"/>
          <w:b/>
          <w:bCs/>
          <w:sz w:val="26"/>
          <w:szCs w:val="26"/>
        </w:rPr>
        <w:t>Ghi chú:</w:t>
      </w:r>
    </w:p>
    <w:p w:rsidR="004E64AE" w:rsidRPr="00A065A8" w:rsidRDefault="004E64AE" w:rsidP="00BF1D57">
      <w:pPr>
        <w:spacing w:after="0" w:line="240" w:lineRule="auto"/>
        <w:jc w:val="both"/>
        <w:rPr>
          <w:rFonts w:ascii="Times New Roman" w:hAnsi="Times New Roman" w:cs="Times New Roman"/>
          <w:i/>
          <w:iCs/>
          <w:sz w:val="26"/>
          <w:szCs w:val="26"/>
        </w:rPr>
      </w:pPr>
      <w:r w:rsidRPr="00A065A8">
        <w:rPr>
          <w:rFonts w:ascii="Times New Roman" w:hAnsi="Times New Roman" w:cs="Times New Roman"/>
          <w:i/>
          <w:iCs/>
          <w:sz w:val="26"/>
          <w:szCs w:val="26"/>
        </w:rPr>
        <w:t xml:space="preserve">    - Đề nghị quý cổ đông đánh dấu (X) vào ô tương ứng.</w:t>
      </w:r>
    </w:p>
    <w:p w:rsidR="004E64AE" w:rsidRPr="00A065A8" w:rsidRDefault="004E64AE" w:rsidP="00BF1D57">
      <w:pPr>
        <w:spacing w:after="0" w:line="240" w:lineRule="auto"/>
        <w:jc w:val="both"/>
        <w:rPr>
          <w:rFonts w:ascii="Times New Roman" w:hAnsi="Times New Roman" w:cs="Times New Roman"/>
          <w:i/>
          <w:iCs/>
          <w:sz w:val="26"/>
          <w:szCs w:val="26"/>
        </w:rPr>
      </w:pPr>
      <w:r w:rsidRPr="00A065A8">
        <w:rPr>
          <w:rFonts w:ascii="Times New Roman" w:hAnsi="Times New Roman" w:cs="Times New Roman"/>
          <w:i/>
          <w:iCs/>
          <w:sz w:val="26"/>
          <w:szCs w:val="26"/>
        </w:rPr>
        <w:t xml:space="preserve">    - Nếu ủy quyền cho người khác dự, xin vui lòng gửi kèm theo Giấy ủy quyền cho Công ty</w:t>
      </w:r>
    </w:p>
    <w:p w:rsidR="004E64AE" w:rsidRDefault="004E64AE" w:rsidP="00BF1D57">
      <w:pPr>
        <w:spacing w:after="0" w:line="240" w:lineRule="auto"/>
        <w:jc w:val="both"/>
        <w:rPr>
          <w:rFonts w:ascii="Times New Roman" w:hAnsi="Times New Roman" w:cs="Times New Roman"/>
          <w:i/>
          <w:iCs/>
          <w:sz w:val="26"/>
          <w:szCs w:val="26"/>
        </w:rPr>
      </w:pPr>
      <w:r w:rsidRPr="00A065A8">
        <w:rPr>
          <w:rFonts w:ascii="Times New Roman" w:hAnsi="Times New Roman" w:cs="Times New Roman"/>
          <w:i/>
          <w:iCs/>
          <w:sz w:val="26"/>
          <w:szCs w:val="26"/>
        </w:rPr>
        <w:t xml:space="preserve">    - Để </w:t>
      </w:r>
      <w:r>
        <w:rPr>
          <w:rFonts w:ascii="Times New Roman" w:hAnsi="Times New Roman" w:cs="Times New Roman"/>
          <w:i/>
          <w:iCs/>
          <w:sz w:val="26"/>
          <w:szCs w:val="26"/>
        </w:rPr>
        <w:t xml:space="preserve">đảm bảo cho công tác </w:t>
      </w:r>
      <w:r w:rsidRPr="00A065A8">
        <w:rPr>
          <w:rFonts w:ascii="Times New Roman" w:hAnsi="Times New Roman" w:cs="Times New Roman"/>
          <w:i/>
          <w:iCs/>
          <w:sz w:val="26"/>
          <w:szCs w:val="26"/>
        </w:rPr>
        <w:t xml:space="preserve">tổ chức Đại hội </w:t>
      </w:r>
      <w:r>
        <w:rPr>
          <w:rFonts w:ascii="Times New Roman" w:hAnsi="Times New Roman" w:cs="Times New Roman"/>
          <w:i/>
          <w:iCs/>
          <w:sz w:val="26"/>
          <w:szCs w:val="26"/>
        </w:rPr>
        <w:t>được thuận lợi</w:t>
      </w:r>
      <w:r w:rsidRPr="00A065A8">
        <w:rPr>
          <w:rFonts w:ascii="Times New Roman" w:hAnsi="Times New Roman" w:cs="Times New Roman"/>
          <w:i/>
          <w:iCs/>
          <w:sz w:val="26"/>
          <w:szCs w:val="26"/>
        </w:rPr>
        <w:t xml:space="preserve">, </w:t>
      </w:r>
      <w:r>
        <w:rPr>
          <w:rFonts w:ascii="Times New Roman" w:hAnsi="Times New Roman" w:cs="Times New Roman"/>
          <w:i/>
          <w:iCs/>
          <w:sz w:val="26"/>
          <w:szCs w:val="26"/>
        </w:rPr>
        <w:t xml:space="preserve">chu đáo </w:t>
      </w:r>
      <w:r w:rsidRPr="00A065A8">
        <w:rPr>
          <w:rFonts w:ascii="Times New Roman" w:hAnsi="Times New Roman" w:cs="Times New Roman"/>
          <w:i/>
          <w:iCs/>
          <w:sz w:val="26"/>
          <w:szCs w:val="26"/>
        </w:rPr>
        <w:t>đề nghị quý cổ đông vui lòng gửi giấy xác nhận tham dự Đại hội về công ty trước 8 giờ ngày 2</w:t>
      </w:r>
      <w:r>
        <w:rPr>
          <w:rFonts w:ascii="Times New Roman" w:hAnsi="Times New Roman" w:cs="Times New Roman"/>
          <w:i/>
          <w:iCs/>
          <w:sz w:val="26"/>
          <w:szCs w:val="26"/>
        </w:rPr>
        <w:t>5</w:t>
      </w:r>
      <w:r w:rsidRPr="00A065A8">
        <w:rPr>
          <w:rFonts w:ascii="Times New Roman" w:hAnsi="Times New Roman" w:cs="Times New Roman"/>
          <w:i/>
          <w:iCs/>
          <w:sz w:val="26"/>
          <w:szCs w:val="26"/>
        </w:rPr>
        <w:t>/</w:t>
      </w:r>
      <w:r>
        <w:rPr>
          <w:rFonts w:ascii="Times New Roman" w:hAnsi="Times New Roman" w:cs="Times New Roman"/>
          <w:i/>
          <w:iCs/>
          <w:sz w:val="26"/>
          <w:szCs w:val="26"/>
        </w:rPr>
        <w:t>4</w:t>
      </w:r>
      <w:r w:rsidRPr="00A065A8">
        <w:rPr>
          <w:rFonts w:ascii="Times New Roman" w:hAnsi="Times New Roman" w:cs="Times New Roman"/>
          <w:i/>
          <w:iCs/>
          <w:sz w:val="26"/>
          <w:szCs w:val="26"/>
        </w:rPr>
        <w:t>/201</w:t>
      </w:r>
      <w:r>
        <w:rPr>
          <w:rFonts w:ascii="Times New Roman" w:hAnsi="Times New Roman" w:cs="Times New Roman"/>
          <w:i/>
          <w:iCs/>
          <w:sz w:val="26"/>
          <w:szCs w:val="26"/>
        </w:rPr>
        <w:t>6</w:t>
      </w:r>
      <w:r w:rsidRPr="00A065A8">
        <w:rPr>
          <w:rFonts w:ascii="Times New Roman" w:hAnsi="Times New Roman" w:cs="Times New Roman"/>
          <w:i/>
          <w:iCs/>
          <w:sz w:val="26"/>
          <w:szCs w:val="26"/>
        </w:rPr>
        <w:t>.</w:t>
      </w:r>
    </w:p>
    <w:p w:rsidR="004E64AE" w:rsidRDefault="004E64AE" w:rsidP="00BF1D57">
      <w:pPr>
        <w:spacing w:after="0" w:line="240" w:lineRule="auto"/>
        <w:jc w:val="both"/>
        <w:rPr>
          <w:rFonts w:ascii="Times New Roman" w:hAnsi="Times New Roman" w:cs="Times New Roman"/>
          <w:i/>
          <w:iCs/>
          <w:sz w:val="26"/>
          <w:szCs w:val="26"/>
        </w:rPr>
      </w:pPr>
    </w:p>
    <w:p w:rsidR="004E64AE" w:rsidRPr="00A065A8" w:rsidRDefault="004E64AE" w:rsidP="00BF1D57">
      <w:pPr>
        <w:spacing w:after="0" w:line="240" w:lineRule="auto"/>
        <w:ind w:left="720" w:firstLine="720"/>
        <w:rPr>
          <w:rFonts w:ascii="Times New Roman" w:hAnsi="Times New Roman" w:cs="Times New Roman"/>
          <w:b/>
          <w:bCs/>
          <w:sz w:val="26"/>
          <w:szCs w:val="26"/>
        </w:rPr>
      </w:pPr>
      <w:r>
        <w:rPr>
          <w:rFonts w:ascii="Times New Roman" w:hAnsi="Times New Roman" w:cs="Times New Roman"/>
          <w:b/>
          <w:bCs/>
          <w:sz w:val="26"/>
          <w:szCs w:val="26"/>
        </w:rPr>
        <w:t xml:space="preserve">             </w:t>
      </w:r>
      <w:r w:rsidRPr="00A065A8">
        <w:rPr>
          <w:rFonts w:ascii="Times New Roman" w:hAnsi="Times New Roman" w:cs="Times New Roman"/>
          <w:b/>
          <w:bCs/>
          <w:sz w:val="26"/>
          <w:szCs w:val="26"/>
        </w:rPr>
        <w:t>CỘNG HÒA XÃ HỘI CHỦ NGHĨA VIỆT NAM</w:t>
      </w:r>
    </w:p>
    <w:p w:rsidR="004E64AE" w:rsidRPr="00A065A8" w:rsidRDefault="004E64AE" w:rsidP="00BF1D57">
      <w:pPr>
        <w:spacing w:after="0" w:line="240" w:lineRule="auto"/>
        <w:jc w:val="center"/>
        <w:rPr>
          <w:rFonts w:ascii="Times New Roman" w:hAnsi="Times New Roman" w:cs="Times New Roman"/>
          <w:b/>
          <w:bCs/>
          <w:sz w:val="26"/>
          <w:szCs w:val="26"/>
        </w:rPr>
      </w:pPr>
      <w:r w:rsidRPr="00A065A8">
        <w:rPr>
          <w:rFonts w:ascii="Times New Roman" w:hAnsi="Times New Roman" w:cs="Times New Roman"/>
          <w:b/>
          <w:bCs/>
          <w:sz w:val="26"/>
          <w:szCs w:val="26"/>
        </w:rPr>
        <w:t>Độc lập – Tự do – Hạnh phúc</w:t>
      </w:r>
    </w:p>
    <w:p w:rsidR="004E64AE" w:rsidRPr="00A065A8" w:rsidRDefault="004E64AE" w:rsidP="00BF1D57">
      <w:pPr>
        <w:spacing w:after="0" w:line="240" w:lineRule="auto"/>
        <w:jc w:val="center"/>
        <w:rPr>
          <w:rFonts w:ascii="Times New Roman" w:hAnsi="Times New Roman" w:cs="Times New Roman"/>
          <w:b/>
          <w:bCs/>
          <w:sz w:val="26"/>
          <w:szCs w:val="26"/>
        </w:rPr>
      </w:pPr>
      <w:r w:rsidRPr="00A065A8">
        <w:rPr>
          <w:rFonts w:ascii="Times New Roman" w:hAnsi="Times New Roman" w:cs="Times New Roman"/>
          <w:b/>
          <w:bCs/>
          <w:sz w:val="26"/>
          <w:szCs w:val="26"/>
        </w:rPr>
        <w:t>--------------------------------------</w:t>
      </w:r>
    </w:p>
    <w:p w:rsidR="004E64AE" w:rsidRPr="00A065A8" w:rsidRDefault="004E64AE" w:rsidP="00BF1D57">
      <w:pPr>
        <w:spacing w:after="0" w:line="240" w:lineRule="auto"/>
        <w:jc w:val="center"/>
        <w:rPr>
          <w:rFonts w:ascii="Times New Roman" w:hAnsi="Times New Roman" w:cs="Times New Roman"/>
          <w:b/>
          <w:bCs/>
          <w:sz w:val="26"/>
          <w:szCs w:val="26"/>
        </w:rPr>
      </w:pPr>
    </w:p>
    <w:p w:rsidR="004E64AE" w:rsidRPr="00A065A8" w:rsidRDefault="004E64AE" w:rsidP="00BF1D57">
      <w:pPr>
        <w:spacing w:after="0" w:line="240" w:lineRule="auto"/>
        <w:jc w:val="center"/>
        <w:rPr>
          <w:rFonts w:ascii="Times New Roman" w:hAnsi="Times New Roman" w:cs="Times New Roman"/>
          <w:b/>
          <w:bCs/>
          <w:sz w:val="26"/>
          <w:szCs w:val="26"/>
        </w:rPr>
      </w:pPr>
      <w:r w:rsidRPr="00A065A8">
        <w:rPr>
          <w:rFonts w:ascii="Times New Roman" w:hAnsi="Times New Roman" w:cs="Times New Roman"/>
          <w:b/>
          <w:bCs/>
          <w:sz w:val="26"/>
          <w:szCs w:val="26"/>
        </w:rPr>
        <w:t>GIẤY ỦY QUYỀN</w:t>
      </w:r>
    </w:p>
    <w:p w:rsidR="004E64AE" w:rsidRPr="00A065A8" w:rsidRDefault="004E64AE" w:rsidP="00BF1D57">
      <w:pPr>
        <w:spacing w:after="0" w:line="240" w:lineRule="auto"/>
        <w:jc w:val="center"/>
        <w:rPr>
          <w:rFonts w:ascii="Times New Roman" w:hAnsi="Times New Roman" w:cs="Times New Roman"/>
          <w:sz w:val="26"/>
          <w:szCs w:val="26"/>
        </w:rPr>
      </w:pPr>
      <w:r w:rsidRPr="00A065A8">
        <w:rPr>
          <w:rFonts w:ascii="Times New Roman" w:hAnsi="Times New Roman" w:cs="Times New Roman"/>
          <w:sz w:val="26"/>
          <w:szCs w:val="26"/>
        </w:rPr>
        <w:t xml:space="preserve">Tham dự Đại hội đồng cổ đông thường niên năm </w:t>
      </w:r>
      <w:r>
        <w:rPr>
          <w:rFonts w:ascii="Times New Roman" w:hAnsi="Times New Roman" w:cs="Times New Roman"/>
          <w:sz w:val="26"/>
          <w:szCs w:val="26"/>
        </w:rPr>
        <w:t>2016</w:t>
      </w:r>
    </w:p>
    <w:p w:rsidR="004E64AE" w:rsidRPr="00A065A8" w:rsidRDefault="004E64AE" w:rsidP="00BF1D57">
      <w:pPr>
        <w:spacing w:after="0" w:line="240" w:lineRule="auto"/>
        <w:jc w:val="center"/>
        <w:rPr>
          <w:rFonts w:ascii="Times New Roman" w:hAnsi="Times New Roman" w:cs="Times New Roman"/>
          <w:sz w:val="26"/>
          <w:szCs w:val="26"/>
        </w:rPr>
      </w:pPr>
      <w:r w:rsidRPr="00A065A8">
        <w:rPr>
          <w:rFonts w:ascii="Times New Roman" w:hAnsi="Times New Roman" w:cs="Times New Roman"/>
          <w:sz w:val="26"/>
          <w:szCs w:val="26"/>
        </w:rPr>
        <w:t xml:space="preserve">     Công ty cổ phần Vật tư nông nghiệp Đồng Nai</w:t>
      </w:r>
    </w:p>
    <w:p w:rsidR="004E64AE" w:rsidRPr="00A065A8" w:rsidRDefault="004E64AE" w:rsidP="00BF1D57">
      <w:pPr>
        <w:spacing w:after="0" w:line="240" w:lineRule="auto"/>
        <w:jc w:val="center"/>
        <w:rPr>
          <w:rFonts w:ascii="Times New Roman" w:hAnsi="Times New Roman" w:cs="Times New Roman"/>
          <w:b/>
          <w:bCs/>
          <w:sz w:val="26"/>
          <w:szCs w:val="26"/>
        </w:rPr>
      </w:pPr>
    </w:p>
    <w:p w:rsidR="004E64AE" w:rsidRPr="00A065A8" w:rsidRDefault="004E64AE" w:rsidP="00BF1D57">
      <w:pPr>
        <w:spacing w:after="0" w:line="240" w:lineRule="auto"/>
        <w:jc w:val="center"/>
        <w:rPr>
          <w:rFonts w:ascii="Times New Roman" w:hAnsi="Times New Roman" w:cs="Times New Roman"/>
          <w:b/>
          <w:bCs/>
          <w:sz w:val="26"/>
          <w:szCs w:val="26"/>
        </w:rPr>
      </w:pPr>
      <w:r w:rsidRPr="00A065A8">
        <w:rPr>
          <w:rFonts w:ascii="Times New Roman" w:hAnsi="Times New Roman" w:cs="Times New Roman"/>
          <w:sz w:val="26"/>
          <w:szCs w:val="26"/>
        </w:rPr>
        <w:t>Kính gửi</w:t>
      </w:r>
      <w:r w:rsidRPr="00A065A8">
        <w:rPr>
          <w:rFonts w:ascii="Times New Roman" w:hAnsi="Times New Roman" w:cs="Times New Roman"/>
          <w:b/>
          <w:bCs/>
          <w:sz w:val="26"/>
          <w:szCs w:val="26"/>
        </w:rPr>
        <w:t xml:space="preserve">: Ban tổ chức Đại hội đồng cổ đông </w:t>
      </w:r>
    </w:p>
    <w:p w:rsidR="004E64AE" w:rsidRPr="00A065A8" w:rsidRDefault="004E64AE" w:rsidP="00BF1D57">
      <w:pPr>
        <w:spacing w:after="0" w:line="240" w:lineRule="auto"/>
        <w:rPr>
          <w:rFonts w:ascii="Times New Roman" w:hAnsi="Times New Roman" w:cs="Times New Roman"/>
          <w:b/>
          <w:bCs/>
          <w:sz w:val="26"/>
          <w:szCs w:val="26"/>
        </w:rPr>
      </w:pPr>
    </w:p>
    <w:p w:rsidR="004E64AE" w:rsidRPr="00A065A8" w:rsidRDefault="004E64AE" w:rsidP="00BF1D57">
      <w:pPr>
        <w:spacing w:after="0" w:line="240" w:lineRule="auto"/>
        <w:rPr>
          <w:rFonts w:ascii="Times New Roman" w:hAnsi="Times New Roman" w:cs="Times New Roman"/>
          <w:b/>
          <w:bCs/>
          <w:sz w:val="26"/>
          <w:szCs w:val="26"/>
        </w:rPr>
      </w:pPr>
      <w:r w:rsidRPr="00A065A8">
        <w:rPr>
          <w:rFonts w:ascii="Times New Roman" w:hAnsi="Times New Roman" w:cs="Times New Roman"/>
          <w:b/>
          <w:bCs/>
          <w:sz w:val="26"/>
          <w:szCs w:val="26"/>
        </w:rPr>
        <w:t>Người ủy quyền:</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Tên cá nhân/ tổ chức :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CMND/ GCN ĐKKD số ………………………cấp ngày…………….tại……………………..</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Địa chỉ: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Điện thoại: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Số cổ phần sở hữu: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Bằng chữ:………………………………………………………………………………………..</w:t>
      </w:r>
    </w:p>
    <w:p w:rsidR="004E64AE" w:rsidRPr="00A065A8" w:rsidRDefault="004E64AE" w:rsidP="00BF1D57">
      <w:pPr>
        <w:spacing w:after="0" w:line="240" w:lineRule="auto"/>
        <w:rPr>
          <w:rFonts w:ascii="Times New Roman" w:hAnsi="Times New Roman" w:cs="Times New Roman"/>
          <w:sz w:val="26"/>
          <w:szCs w:val="26"/>
        </w:rPr>
      </w:pP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b/>
          <w:bCs/>
          <w:sz w:val="26"/>
          <w:szCs w:val="26"/>
        </w:rPr>
        <w:t>Người nhận ủy quyền</w:t>
      </w:r>
      <w:r w:rsidRPr="00A065A8">
        <w:rPr>
          <w:rFonts w:ascii="Times New Roman" w:hAnsi="Times New Roman" w:cs="Times New Roman"/>
          <w:sz w:val="26"/>
          <w:szCs w:val="26"/>
        </w:rPr>
        <w:t>:</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Ông ( bà ) :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CMND số ………………………cấp ngày………………….tại……………………………….</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Địa chỉ: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Điện thoại: ……………………………………………………………………………………...</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Số cổ phần ủy quyền:…………………………………………………………………………...</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sz w:val="26"/>
          <w:szCs w:val="26"/>
        </w:rPr>
        <w:t>Bằng chữ:………………………………………………………………………………………..</w:t>
      </w:r>
    </w:p>
    <w:p w:rsidR="004E64AE" w:rsidRPr="00A065A8" w:rsidRDefault="004E64AE" w:rsidP="00BF1D57">
      <w:pPr>
        <w:spacing w:after="0" w:line="240" w:lineRule="auto"/>
        <w:rPr>
          <w:rFonts w:ascii="Times New Roman" w:hAnsi="Times New Roman" w:cs="Times New Roman"/>
          <w:sz w:val="26"/>
          <w:szCs w:val="26"/>
        </w:rPr>
      </w:pP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b/>
          <w:bCs/>
          <w:sz w:val="26"/>
          <w:szCs w:val="26"/>
        </w:rPr>
        <w:t>Nội dung ủy quyền</w:t>
      </w:r>
      <w:r w:rsidRPr="00A065A8">
        <w:rPr>
          <w:rFonts w:ascii="Times New Roman" w:hAnsi="Times New Roman" w:cs="Times New Roman"/>
          <w:sz w:val="26"/>
          <w:szCs w:val="26"/>
        </w:rPr>
        <w:t>:</w:t>
      </w:r>
    </w:p>
    <w:p w:rsidR="004E64AE" w:rsidRPr="00A065A8" w:rsidRDefault="004E64AE" w:rsidP="00BF1D57">
      <w:pPr>
        <w:spacing w:after="0" w:line="240" w:lineRule="auto"/>
        <w:jc w:val="both"/>
        <w:rPr>
          <w:rFonts w:ascii="Times New Roman" w:hAnsi="Times New Roman" w:cs="Times New Roman"/>
          <w:sz w:val="26"/>
          <w:szCs w:val="26"/>
        </w:rPr>
      </w:pPr>
      <w:r w:rsidRPr="00A065A8">
        <w:rPr>
          <w:rFonts w:ascii="Times New Roman" w:hAnsi="Times New Roman" w:cs="Times New Roman"/>
          <w:sz w:val="26"/>
          <w:szCs w:val="26"/>
        </w:rPr>
        <w:t>Người nhận ủy quyền được đại diện cho Người ủy quyền tham dự và biểu quyết tại Đại hội đồng cổ đông thường niên Công ty cổ phần Vật tư nông nghiệp Đồng Nai, với tư cách là đại diện cho tất cả số cổ phần mà bên Người ủy quyền đang sở hữu.</w:t>
      </w:r>
    </w:p>
    <w:p w:rsidR="004E64AE" w:rsidRPr="00A065A8" w:rsidRDefault="004E64AE" w:rsidP="00BF1D57">
      <w:pPr>
        <w:spacing w:after="0" w:line="240" w:lineRule="auto"/>
        <w:rPr>
          <w:rFonts w:ascii="Times New Roman" w:hAnsi="Times New Roman" w:cs="Times New Roman"/>
          <w:sz w:val="26"/>
          <w:szCs w:val="26"/>
        </w:rPr>
      </w:pPr>
    </w:p>
    <w:p w:rsidR="004E64AE" w:rsidRPr="00A065A8" w:rsidRDefault="004E64AE" w:rsidP="00BF1D57">
      <w:pPr>
        <w:spacing w:after="0" w:line="240" w:lineRule="auto"/>
        <w:jc w:val="both"/>
        <w:rPr>
          <w:rFonts w:ascii="Times New Roman" w:hAnsi="Times New Roman" w:cs="Times New Roman"/>
          <w:sz w:val="26"/>
          <w:szCs w:val="26"/>
        </w:rPr>
      </w:pPr>
      <w:r w:rsidRPr="00A065A8">
        <w:rPr>
          <w:rFonts w:ascii="Times New Roman" w:hAnsi="Times New Roman" w:cs="Times New Roman"/>
          <w:sz w:val="26"/>
          <w:szCs w:val="26"/>
        </w:rPr>
        <w:t>Ông ( bà ) ………………………………………có nghĩa vụ thực hiện đúng nội dung, quy chế làm việc của Đại hội, không được ủy quyền lại cho người khác.</w:t>
      </w:r>
    </w:p>
    <w:p w:rsidR="004E64AE" w:rsidRPr="00A065A8" w:rsidRDefault="004E64AE" w:rsidP="00BF1D57">
      <w:pPr>
        <w:spacing w:after="0" w:line="240" w:lineRule="auto"/>
        <w:rPr>
          <w:rFonts w:ascii="Times New Roman" w:hAnsi="Times New Roman" w:cs="Times New Roman"/>
          <w:sz w:val="26"/>
          <w:szCs w:val="26"/>
        </w:rPr>
      </w:pPr>
    </w:p>
    <w:p w:rsidR="004E64AE" w:rsidRPr="00A065A8" w:rsidRDefault="004E64AE" w:rsidP="00BF1D57">
      <w:pPr>
        <w:spacing w:after="0" w:line="240" w:lineRule="auto"/>
        <w:jc w:val="both"/>
        <w:rPr>
          <w:rFonts w:ascii="Times New Roman" w:hAnsi="Times New Roman" w:cs="Times New Roman"/>
          <w:sz w:val="26"/>
          <w:szCs w:val="26"/>
        </w:rPr>
      </w:pPr>
      <w:r w:rsidRPr="00A065A8">
        <w:rPr>
          <w:rFonts w:ascii="Times New Roman" w:hAnsi="Times New Roman" w:cs="Times New Roman"/>
          <w:sz w:val="26"/>
          <w:szCs w:val="26"/>
        </w:rPr>
        <w:t>Giấy ủy quyền này chỉ có hiệu lực tại Đại hội đ</w:t>
      </w:r>
      <w:r>
        <w:rPr>
          <w:rFonts w:ascii="Times New Roman" w:hAnsi="Times New Roman" w:cs="Times New Roman"/>
          <w:sz w:val="26"/>
          <w:szCs w:val="26"/>
        </w:rPr>
        <w:t>ồng cổ đông thường niên năm 2016</w:t>
      </w:r>
      <w:r w:rsidRPr="00A065A8">
        <w:rPr>
          <w:rFonts w:ascii="Times New Roman" w:hAnsi="Times New Roman" w:cs="Times New Roman"/>
          <w:sz w:val="26"/>
          <w:szCs w:val="26"/>
        </w:rPr>
        <w:t xml:space="preserve"> Công ty cổ phần Vật tư nông nghiệp Đồng Nai.</w:t>
      </w:r>
    </w:p>
    <w:p w:rsidR="004E64AE" w:rsidRPr="00A065A8" w:rsidRDefault="004E64AE" w:rsidP="00BF1D57">
      <w:pPr>
        <w:spacing w:after="0" w:line="240" w:lineRule="auto"/>
        <w:rPr>
          <w:rFonts w:ascii="Times New Roman" w:hAnsi="Times New Roman" w:cs="Times New Roman"/>
          <w:sz w:val="26"/>
          <w:szCs w:val="26"/>
        </w:rPr>
      </w:pPr>
    </w:p>
    <w:p w:rsidR="004E64AE" w:rsidRPr="00A065A8" w:rsidRDefault="004E64AE" w:rsidP="00BF1D57">
      <w:pPr>
        <w:spacing w:after="0" w:line="240" w:lineRule="auto"/>
        <w:rPr>
          <w:rFonts w:ascii="Times New Roman" w:hAnsi="Times New Roman" w:cs="Times New Roman"/>
          <w:b/>
          <w:bCs/>
          <w:sz w:val="26"/>
          <w:szCs w:val="26"/>
        </w:rPr>
      </w:pPr>
      <w:r w:rsidRPr="00A065A8">
        <w:rPr>
          <w:rFonts w:ascii="Times New Roman" w:hAnsi="Times New Roman" w:cs="Times New Roman"/>
          <w:sz w:val="26"/>
          <w:szCs w:val="26"/>
        </w:rPr>
        <w:tab/>
      </w:r>
      <w:r w:rsidRPr="00A065A8">
        <w:rPr>
          <w:rFonts w:ascii="Times New Roman" w:hAnsi="Times New Roman" w:cs="Times New Roman"/>
          <w:b/>
          <w:bCs/>
          <w:sz w:val="26"/>
          <w:szCs w:val="26"/>
        </w:rPr>
        <w:t xml:space="preserve">     Ngườinhận ủy quyền</w:t>
      </w:r>
      <w:r w:rsidRPr="00A065A8">
        <w:rPr>
          <w:rFonts w:ascii="Times New Roman" w:hAnsi="Times New Roman" w:cs="Times New Roman"/>
          <w:b/>
          <w:bCs/>
          <w:sz w:val="26"/>
          <w:szCs w:val="26"/>
        </w:rPr>
        <w:tab/>
      </w:r>
      <w:r w:rsidRPr="00A065A8">
        <w:rPr>
          <w:rFonts w:ascii="Times New Roman" w:hAnsi="Times New Roman" w:cs="Times New Roman"/>
          <w:b/>
          <w:bCs/>
          <w:sz w:val="26"/>
          <w:szCs w:val="26"/>
        </w:rPr>
        <w:tab/>
        <w:t xml:space="preserve">                                      Người ủy quyền</w:t>
      </w:r>
    </w:p>
    <w:p w:rsidR="004E64AE" w:rsidRPr="00A065A8" w:rsidRDefault="004E64AE" w:rsidP="00BF1D57">
      <w:pPr>
        <w:spacing w:after="0" w:line="240" w:lineRule="auto"/>
        <w:rPr>
          <w:rFonts w:ascii="Times New Roman" w:hAnsi="Times New Roman" w:cs="Times New Roman"/>
          <w:i/>
          <w:iCs/>
          <w:sz w:val="26"/>
          <w:szCs w:val="26"/>
        </w:rPr>
      </w:pPr>
      <w:r w:rsidRPr="00A065A8">
        <w:rPr>
          <w:rFonts w:ascii="Times New Roman" w:hAnsi="Times New Roman" w:cs="Times New Roman"/>
          <w:i/>
          <w:iCs/>
          <w:sz w:val="26"/>
          <w:szCs w:val="26"/>
        </w:rPr>
        <w:tab/>
        <w:t xml:space="preserve">        ( Ký, ghi rõ họ tên )                                                    ( Ký, ghi rõ họ tên;</w:t>
      </w:r>
    </w:p>
    <w:p w:rsidR="004E64AE" w:rsidRPr="00A065A8" w:rsidRDefault="004E64AE" w:rsidP="00BF1D57">
      <w:pPr>
        <w:spacing w:after="0" w:line="240" w:lineRule="auto"/>
        <w:rPr>
          <w:rFonts w:ascii="Times New Roman" w:hAnsi="Times New Roman" w:cs="Times New Roman"/>
          <w:sz w:val="26"/>
          <w:szCs w:val="26"/>
        </w:rPr>
      </w:pPr>
      <w:r w:rsidRPr="00A065A8">
        <w:rPr>
          <w:rFonts w:ascii="Times New Roman" w:hAnsi="Times New Roman" w:cs="Times New Roman"/>
          <w:i/>
          <w:iCs/>
          <w:sz w:val="26"/>
          <w:szCs w:val="26"/>
        </w:rPr>
        <w:t xml:space="preserve">                                                                                        đóng dấu nếu là cổ đông pháp nhân)</w:t>
      </w:r>
    </w:p>
    <w:p w:rsidR="004E64AE" w:rsidRPr="00A065A8" w:rsidRDefault="004E64AE" w:rsidP="00BF1D57">
      <w:pPr>
        <w:spacing w:after="0" w:line="240" w:lineRule="auto"/>
        <w:rPr>
          <w:rFonts w:ascii="Times New Roman" w:hAnsi="Times New Roman" w:cs="Times New Roman"/>
          <w:b/>
          <w:bCs/>
          <w:sz w:val="26"/>
          <w:szCs w:val="26"/>
        </w:rPr>
      </w:pPr>
    </w:p>
    <w:p w:rsidR="004E64AE" w:rsidRPr="00A065A8" w:rsidRDefault="004E64AE" w:rsidP="00BF1D57">
      <w:pPr>
        <w:spacing w:after="0" w:line="240" w:lineRule="auto"/>
        <w:rPr>
          <w:rFonts w:ascii="Times New Roman" w:hAnsi="Times New Roman" w:cs="Times New Roman"/>
          <w:b/>
          <w:bCs/>
          <w:sz w:val="26"/>
          <w:szCs w:val="26"/>
        </w:rPr>
      </w:pPr>
    </w:p>
    <w:p w:rsidR="004E64AE" w:rsidRPr="00A065A8" w:rsidRDefault="004E64AE" w:rsidP="00BF1D57">
      <w:pPr>
        <w:spacing w:after="0" w:line="240" w:lineRule="auto"/>
        <w:rPr>
          <w:rFonts w:ascii="Times New Roman" w:hAnsi="Times New Roman" w:cs="Times New Roman"/>
          <w:b/>
          <w:bCs/>
          <w:sz w:val="26"/>
          <w:szCs w:val="26"/>
        </w:rPr>
      </w:pPr>
    </w:p>
    <w:p w:rsidR="004E64AE" w:rsidRDefault="004E64AE" w:rsidP="00BF1D57">
      <w:pPr>
        <w:spacing w:after="0" w:line="240" w:lineRule="auto"/>
        <w:jc w:val="both"/>
        <w:rPr>
          <w:rFonts w:ascii="Times New Roman" w:hAnsi="Times New Roman" w:cs="Times New Roman"/>
          <w:i/>
          <w:iCs/>
          <w:sz w:val="26"/>
          <w:szCs w:val="26"/>
        </w:rPr>
      </w:pPr>
    </w:p>
    <w:p w:rsidR="004E64AE" w:rsidRDefault="004E64AE" w:rsidP="002C50BE">
      <w:pPr>
        <w:spacing w:after="0" w:line="240" w:lineRule="auto"/>
        <w:ind w:left="288" w:right="288"/>
        <w:rPr>
          <w:rFonts w:ascii="Times New Roman" w:hAnsi="Times New Roman" w:cs="Times New Roman"/>
          <w:b/>
          <w:bCs/>
          <w:sz w:val="24"/>
          <w:szCs w:val="24"/>
          <w:lang w:val="pt-BR"/>
        </w:rPr>
      </w:pPr>
    </w:p>
    <w:p w:rsidR="004E64AE" w:rsidRDefault="004E64AE" w:rsidP="002C50BE">
      <w:pPr>
        <w:spacing w:after="0" w:line="240" w:lineRule="auto"/>
        <w:ind w:left="288" w:right="288"/>
        <w:rPr>
          <w:rFonts w:ascii="Times New Roman" w:hAnsi="Times New Roman" w:cs="Times New Roman"/>
          <w:b/>
          <w:bCs/>
          <w:sz w:val="24"/>
          <w:szCs w:val="24"/>
          <w:lang w:val="pt-BR"/>
        </w:rPr>
      </w:pPr>
    </w:p>
    <w:p w:rsidR="004E64AE" w:rsidRDefault="004E64AE" w:rsidP="002C50BE">
      <w:pPr>
        <w:spacing w:after="0" w:line="240" w:lineRule="auto"/>
        <w:ind w:left="288" w:right="288"/>
        <w:rPr>
          <w:rFonts w:ascii="Times New Roman" w:hAnsi="Times New Roman" w:cs="Times New Roman"/>
          <w:b/>
          <w:bCs/>
          <w:sz w:val="24"/>
          <w:szCs w:val="24"/>
          <w:lang w:val="pt-BR"/>
        </w:rPr>
      </w:pPr>
    </w:p>
    <w:p w:rsidR="004E64AE" w:rsidRDefault="004E64AE" w:rsidP="002C50BE">
      <w:pPr>
        <w:spacing w:after="0" w:line="240" w:lineRule="auto"/>
        <w:ind w:left="288" w:right="288"/>
        <w:rPr>
          <w:rFonts w:ascii="Times New Roman" w:hAnsi="Times New Roman" w:cs="Times New Roman"/>
          <w:b/>
          <w:bCs/>
          <w:sz w:val="24"/>
          <w:szCs w:val="24"/>
          <w:lang w:val="pt-BR"/>
        </w:rPr>
      </w:pPr>
    </w:p>
    <w:p w:rsidR="004E64AE" w:rsidRPr="00D576B0" w:rsidRDefault="004E64AE" w:rsidP="00B9231A">
      <w:pPr>
        <w:spacing w:after="0" w:line="240" w:lineRule="auto"/>
        <w:jc w:val="center"/>
        <w:rPr>
          <w:rFonts w:ascii="Times New Roman" w:hAnsi="Times New Roman" w:cs="Times New Roman"/>
          <w:b/>
          <w:bCs/>
          <w:sz w:val="26"/>
          <w:szCs w:val="26"/>
          <w:lang w:val="pt-BR"/>
        </w:rPr>
      </w:pPr>
      <w:r w:rsidRPr="00D576B0">
        <w:rPr>
          <w:rFonts w:ascii="Times New Roman" w:hAnsi="Times New Roman" w:cs="Times New Roman"/>
          <w:b/>
          <w:bCs/>
          <w:sz w:val="26"/>
          <w:szCs w:val="26"/>
          <w:lang w:val="pt-BR"/>
        </w:rPr>
        <w:t>CỘNG HÒA XÃ HỘI CHỦ NGHĨA VIỆT NAM</w:t>
      </w:r>
    </w:p>
    <w:p w:rsidR="004E64AE" w:rsidRPr="00D576B0" w:rsidRDefault="004E64AE" w:rsidP="00B9231A">
      <w:pPr>
        <w:spacing w:after="0" w:line="240" w:lineRule="auto"/>
        <w:jc w:val="center"/>
        <w:rPr>
          <w:rFonts w:ascii="Times New Roman" w:hAnsi="Times New Roman" w:cs="Times New Roman"/>
          <w:sz w:val="26"/>
          <w:szCs w:val="26"/>
          <w:lang w:val="pt-BR"/>
        </w:rPr>
      </w:pPr>
      <w:r w:rsidRPr="00D576B0">
        <w:rPr>
          <w:rFonts w:ascii="Times New Roman" w:hAnsi="Times New Roman" w:cs="Times New Roman"/>
          <w:sz w:val="26"/>
          <w:szCs w:val="26"/>
          <w:lang w:val="pt-BR"/>
        </w:rPr>
        <w:t>Độc lập – Tự do – Hạnh phúc</w:t>
      </w:r>
    </w:p>
    <w:p w:rsidR="004E64AE" w:rsidRPr="00D576B0" w:rsidRDefault="004E64AE" w:rsidP="00B9231A">
      <w:pPr>
        <w:spacing w:after="0" w:line="240" w:lineRule="auto"/>
        <w:rPr>
          <w:rFonts w:ascii="Times New Roman" w:hAnsi="Times New Roman" w:cs="Times New Roman"/>
          <w:sz w:val="26"/>
          <w:szCs w:val="26"/>
          <w:lang w:val="pt-BR"/>
        </w:rPr>
      </w:pPr>
      <w:r w:rsidRPr="00D576B0">
        <w:rPr>
          <w:rFonts w:ascii="Times New Roman" w:hAnsi="Times New Roman" w:cs="Times New Roman"/>
          <w:sz w:val="26"/>
          <w:szCs w:val="26"/>
          <w:lang w:val="pt-BR"/>
        </w:rPr>
        <w:tab/>
      </w:r>
      <w:r w:rsidRPr="00D576B0">
        <w:rPr>
          <w:rFonts w:ascii="Times New Roman" w:hAnsi="Times New Roman" w:cs="Times New Roman"/>
          <w:sz w:val="26"/>
          <w:szCs w:val="26"/>
          <w:lang w:val="pt-BR"/>
        </w:rPr>
        <w:tab/>
      </w:r>
      <w:r w:rsidRPr="00D576B0">
        <w:rPr>
          <w:rFonts w:ascii="Times New Roman" w:hAnsi="Times New Roman" w:cs="Times New Roman"/>
          <w:sz w:val="26"/>
          <w:szCs w:val="26"/>
          <w:lang w:val="pt-BR"/>
        </w:rPr>
        <w:tab/>
      </w:r>
      <w:r w:rsidRPr="00D576B0">
        <w:rPr>
          <w:rFonts w:ascii="Times New Roman" w:hAnsi="Times New Roman" w:cs="Times New Roman"/>
          <w:sz w:val="26"/>
          <w:szCs w:val="26"/>
          <w:lang w:val="pt-BR"/>
        </w:rPr>
        <w:tab/>
        <w:t xml:space="preserve">         </w:t>
      </w:r>
      <w:r>
        <w:rPr>
          <w:rFonts w:ascii="Times New Roman" w:hAnsi="Times New Roman" w:cs="Times New Roman"/>
          <w:sz w:val="26"/>
          <w:szCs w:val="26"/>
          <w:lang w:val="pt-BR"/>
        </w:rPr>
        <w:t xml:space="preserve"> </w:t>
      </w:r>
      <w:r w:rsidRPr="00D576B0">
        <w:rPr>
          <w:rFonts w:ascii="Times New Roman" w:hAnsi="Times New Roman" w:cs="Times New Roman"/>
          <w:sz w:val="26"/>
          <w:szCs w:val="26"/>
          <w:lang w:val="pt-BR"/>
        </w:rPr>
        <w:t>-------------------------------------</w:t>
      </w:r>
    </w:p>
    <w:p w:rsidR="004E64AE" w:rsidRDefault="004E64AE" w:rsidP="00B9231A">
      <w:pPr>
        <w:spacing w:after="0" w:line="240" w:lineRule="auto"/>
        <w:jc w:val="center"/>
        <w:rPr>
          <w:rFonts w:ascii="Times New Roman" w:hAnsi="Times New Roman" w:cs="Times New Roman"/>
          <w:b/>
          <w:bCs/>
          <w:sz w:val="26"/>
          <w:szCs w:val="26"/>
          <w:lang w:val="pt-BR"/>
        </w:rPr>
      </w:pPr>
    </w:p>
    <w:p w:rsidR="004E64AE" w:rsidRPr="00D576B0" w:rsidRDefault="004E64AE" w:rsidP="00B9231A">
      <w:pPr>
        <w:spacing w:after="0" w:line="240" w:lineRule="auto"/>
        <w:jc w:val="center"/>
        <w:rPr>
          <w:rFonts w:ascii="Times New Roman" w:hAnsi="Times New Roman" w:cs="Times New Roman"/>
          <w:b/>
          <w:bCs/>
          <w:sz w:val="26"/>
          <w:szCs w:val="26"/>
          <w:lang w:val="pt-BR"/>
        </w:rPr>
      </w:pPr>
      <w:r w:rsidRPr="00D576B0">
        <w:rPr>
          <w:rFonts w:ascii="Times New Roman" w:hAnsi="Times New Roman" w:cs="Times New Roman"/>
          <w:b/>
          <w:bCs/>
          <w:sz w:val="26"/>
          <w:szCs w:val="26"/>
          <w:lang w:val="pt-BR"/>
        </w:rPr>
        <w:t>BIÊN BẢN HỌP NHÓM</w:t>
      </w:r>
    </w:p>
    <w:p w:rsidR="004E64AE" w:rsidRPr="00D576B0" w:rsidRDefault="004E64AE" w:rsidP="00B9231A">
      <w:pPr>
        <w:spacing w:after="0" w:line="240" w:lineRule="auto"/>
        <w:jc w:val="center"/>
        <w:rPr>
          <w:rFonts w:ascii="Times New Roman" w:hAnsi="Times New Roman" w:cs="Times New Roman"/>
          <w:b/>
          <w:bCs/>
          <w:sz w:val="26"/>
          <w:szCs w:val="26"/>
          <w:lang w:val="pt-BR"/>
        </w:rPr>
      </w:pPr>
      <w:r w:rsidRPr="00D576B0">
        <w:rPr>
          <w:rFonts w:ascii="Times New Roman" w:hAnsi="Times New Roman" w:cs="Times New Roman"/>
          <w:b/>
          <w:bCs/>
          <w:sz w:val="26"/>
          <w:szCs w:val="26"/>
          <w:lang w:val="pt-BR"/>
        </w:rPr>
        <w:t>ĐỀ CỬ ỨNG VIÊN THAM GIA BAN KIỂM SOÁT</w:t>
      </w:r>
    </w:p>
    <w:p w:rsidR="004E64AE" w:rsidRPr="00D576B0" w:rsidRDefault="004E64AE" w:rsidP="00B9231A">
      <w:pPr>
        <w:spacing w:after="0" w:line="240" w:lineRule="auto"/>
        <w:jc w:val="center"/>
        <w:rPr>
          <w:rFonts w:ascii="Times New Roman" w:hAnsi="Times New Roman" w:cs="Times New Roman"/>
          <w:b/>
          <w:bCs/>
          <w:sz w:val="26"/>
          <w:szCs w:val="26"/>
          <w:lang w:val="pt-BR"/>
        </w:rPr>
      </w:pPr>
      <w:r w:rsidRPr="00D576B0">
        <w:rPr>
          <w:rFonts w:ascii="Times New Roman" w:hAnsi="Times New Roman" w:cs="Times New Roman"/>
          <w:b/>
          <w:bCs/>
          <w:sz w:val="26"/>
          <w:szCs w:val="26"/>
          <w:lang w:val="pt-BR"/>
        </w:rPr>
        <w:t>CÔNG TY CỔ PHẦN VẬT TƯ NÔNG NGHIỆP ĐỒNG NAI (DOCAM)</w:t>
      </w:r>
    </w:p>
    <w:p w:rsidR="004E64AE" w:rsidRPr="00D576B0" w:rsidRDefault="004E64AE" w:rsidP="00B9231A">
      <w:pPr>
        <w:spacing w:after="0" w:line="240" w:lineRule="auto"/>
        <w:rPr>
          <w:rFonts w:ascii="Times New Roman" w:hAnsi="Times New Roman" w:cs="Times New Roman"/>
          <w:sz w:val="26"/>
          <w:szCs w:val="26"/>
          <w:lang w:val="pt-BR"/>
        </w:rPr>
      </w:pPr>
    </w:p>
    <w:p w:rsidR="004E64AE" w:rsidRDefault="004E64AE" w:rsidP="00B9231A">
      <w:pPr>
        <w:spacing w:after="0" w:line="240" w:lineRule="auto"/>
        <w:ind w:firstLine="720"/>
        <w:jc w:val="both"/>
        <w:rPr>
          <w:rFonts w:ascii="Times New Roman" w:hAnsi="Times New Roman" w:cs="Times New Roman"/>
          <w:sz w:val="26"/>
          <w:szCs w:val="26"/>
          <w:lang w:val="pt-BR"/>
        </w:rPr>
      </w:pPr>
      <w:r w:rsidRPr="00D576B0">
        <w:rPr>
          <w:rFonts w:ascii="Times New Roman" w:hAnsi="Times New Roman" w:cs="Times New Roman"/>
          <w:sz w:val="26"/>
          <w:szCs w:val="26"/>
          <w:lang w:val="pt-BR"/>
        </w:rPr>
        <w:t xml:space="preserve">Hôm nay, ngày     tháng </w:t>
      </w:r>
      <w:r>
        <w:rPr>
          <w:rFonts w:ascii="Times New Roman" w:hAnsi="Times New Roman" w:cs="Times New Roman"/>
          <w:sz w:val="26"/>
          <w:szCs w:val="26"/>
          <w:lang w:val="pt-BR"/>
        </w:rPr>
        <w:t>4</w:t>
      </w:r>
      <w:r w:rsidRPr="00D576B0">
        <w:rPr>
          <w:rFonts w:ascii="Times New Roman" w:hAnsi="Times New Roman" w:cs="Times New Roman"/>
          <w:sz w:val="26"/>
          <w:szCs w:val="26"/>
          <w:lang w:val="pt-BR"/>
        </w:rPr>
        <w:t xml:space="preserve"> năm 201</w:t>
      </w:r>
      <w:r>
        <w:rPr>
          <w:rFonts w:ascii="Times New Roman" w:hAnsi="Times New Roman" w:cs="Times New Roman"/>
          <w:sz w:val="26"/>
          <w:szCs w:val="26"/>
          <w:lang w:val="pt-BR"/>
        </w:rPr>
        <w:t>6</w:t>
      </w:r>
      <w:r w:rsidRPr="00D576B0">
        <w:rPr>
          <w:rFonts w:ascii="Times New Roman" w:hAnsi="Times New Roman" w:cs="Times New Roman"/>
          <w:sz w:val="26"/>
          <w:szCs w:val="26"/>
          <w:lang w:val="pt-BR"/>
        </w:rPr>
        <w:t>, tại …………………………………., chúng tôi là những cổ đông của Công ty cổ phần Vật tư nông nghiệp Đồng Nai cùng nhau nắm giữ ………………. Cổ phần, chiếm ……….% số cổ phần có quyền biểu quyết của công ty, có tên trong danh sách dưới đây :</w:t>
      </w:r>
    </w:p>
    <w:p w:rsidR="004E64AE" w:rsidRPr="00D576B0" w:rsidRDefault="004E64AE" w:rsidP="00B9231A">
      <w:pPr>
        <w:spacing w:after="0" w:line="240" w:lineRule="auto"/>
        <w:ind w:firstLine="720"/>
        <w:jc w:val="both"/>
        <w:rPr>
          <w:rFonts w:ascii="Times New Roman" w:hAnsi="Times New Roman" w:cs="Times New Roman"/>
          <w:sz w:val="26"/>
          <w:szCs w:val="26"/>
          <w:lang w:val="pt-B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520"/>
        <w:gridCol w:w="1620"/>
        <w:gridCol w:w="2160"/>
        <w:gridCol w:w="1620"/>
        <w:gridCol w:w="1728"/>
      </w:tblGrid>
      <w:tr w:rsidR="004E64AE" w:rsidRPr="00E561EE">
        <w:tc>
          <w:tcPr>
            <w:tcW w:w="434" w:type="dxa"/>
          </w:tcPr>
          <w:p w:rsidR="004E64AE" w:rsidRPr="00B9231A" w:rsidRDefault="004E64AE" w:rsidP="00B9231A">
            <w:pPr>
              <w:spacing w:after="0" w:line="240" w:lineRule="auto"/>
              <w:jc w:val="center"/>
              <w:rPr>
                <w:rFonts w:ascii="Times New Roman" w:hAnsi="Times New Roman" w:cs="Times New Roman"/>
                <w:sz w:val="26"/>
                <w:szCs w:val="26"/>
              </w:rPr>
            </w:pPr>
            <w:r w:rsidRPr="00B9231A">
              <w:rPr>
                <w:rFonts w:ascii="Times New Roman" w:hAnsi="Times New Roman" w:cs="Times New Roman"/>
                <w:sz w:val="26"/>
                <w:szCs w:val="26"/>
              </w:rPr>
              <w:t>TT</w:t>
            </w:r>
          </w:p>
        </w:tc>
        <w:tc>
          <w:tcPr>
            <w:tcW w:w="2520" w:type="dxa"/>
          </w:tcPr>
          <w:p w:rsidR="004E64AE" w:rsidRPr="00B9231A" w:rsidRDefault="004E64AE" w:rsidP="00B9231A">
            <w:pPr>
              <w:spacing w:after="0" w:line="240" w:lineRule="auto"/>
              <w:jc w:val="center"/>
              <w:rPr>
                <w:rFonts w:ascii="Times New Roman" w:hAnsi="Times New Roman" w:cs="Times New Roman"/>
                <w:sz w:val="26"/>
                <w:szCs w:val="26"/>
              </w:rPr>
            </w:pPr>
            <w:r w:rsidRPr="00B9231A">
              <w:rPr>
                <w:rFonts w:ascii="Times New Roman" w:hAnsi="Times New Roman" w:cs="Times New Roman"/>
                <w:sz w:val="26"/>
                <w:szCs w:val="26"/>
              </w:rPr>
              <w:t>Tên cổ đông</w:t>
            </w:r>
          </w:p>
        </w:tc>
        <w:tc>
          <w:tcPr>
            <w:tcW w:w="1620" w:type="dxa"/>
          </w:tcPr>
          <w:p w:rsidR="004E64AE" w:rsidRPr="00B9231A" w:rsidRDefault="004E64AE" w:rsidP="00B9231A">
            <w:pPr>
              <w:spacing w:after="0" w:line="240" w:lineRule="auto"/>
              <w:jc w:val="center"/>
              <w:rPr>
                <w:rFonts w:ascii="Times New Roman" w:hAnsi="Times New Roman" w:cs="Times New Roman"/>
                <w:sz w:val="26"/>
                <w:szCs w:val="26"/>
              </w:rPr>
            </w:pPr>
            <w:r w:rsidRPr="00B9231A">
              <w:rPr>
                <w:rFonts w:ascii="Times New Roman" w:hAnsi="Times New Roman" w:cs="Times New Roman"/>
                <w:sz w:val="26"/>
                <w:szCs w:val="26"/>
              </w:rPr>
              <w:t>Số CMND</w:t>
            </w:r>
          </w:p>
        </w:tc>
        <w:tc>
          <w:tcPr>
            <w:tcW w:w="2160" w:type="dxa"/>
          </w:tcPr>
          <w:p w:rsidR="004E64AE" w:rsidRPr="00B9231A" w:rsidRDefault="004E64AE" w:rsidP="00B9231A">
            <w:pPr>
              <w:spacing w:after="0" w:line="240" w:lineRule="auto"/>
              <w:jc w:val="center"/>
              <w:rPr>
                <w:rFonts w:ascii="Times New Roman" w:hAnsi="Times New Roman" w:cs="Times New Roman"/>
                <w:sz w:val="26"/>
                <w:szCs w:val="26"/>
              </w:rPr>
            </w:pPr>
            <w:r w:rsidRPr="00B9231A">
              <w:rPr>
                <w:rFonts w:ascii="Times New Roman" w:hAnsi="Times New Roman" w:cs="Times New Roman"/>
                <w:sz w:val="26"/>
                <w:szCs w:val="26"/>
              </w:rPr>
              <w:t>Địa chỉ</w:t>
            </w:r>
          </w:p>
          <w:p w:rsidR="004E64AE" w:rsidRPr="00B9231A" w:rsidRDefault="004E64AE" w:rsidP="00B9231A">
            <w:pPr>
              <w:spacing w:after="0" w:line="240" w:lineRule="auto"/>
              <w:jc w:val="center"/>
              <w:rPr>
                <w:rFonts w:ascii="Times New Roman" w:hAnsi="Times New Roman" w:cs="Times New Roman"/>
                <w:sz w:val="26"/>
                <w:szCs w:val="26"/>
              </w:rPr>
            </w:pPr>
          </w:p>
        </w:tc>
        <w:tc>
          <w:tcPr>
            <w:tcW w:w="1620" w:type="dxa"/>
          </w:tcPr>
          <w:p w:rsidR="004E64AE" w:rsidRPr="00B9231A" w:rsidRDefault="004E64AE" w:rsidP="00B9231A">
            <w:pPr>
              <w:spacing w:after="0" w:line="240" w:lineRule="auto"/>
              <w:jc w:val="center"/>
              <w:rPr>
                <w:rFonts w:ascii="Times New Roman" w:hAnsi="Times New Roman" w:cs="Times New Roman"/>
                <w:sz w:val="26"/>
                <w:szCs w:val="26"/>
              </w:rPr>
            </w:pPr>
            <w:r w:rsidRPr="00B9231A">
              <w:rPr>
                <w:rFonts w:ascii="Times New Roman" w:hAnsi="Times New Roman" w:cs="Times New Roman"/>
                <w:sz w:val="26"/>
                <w:szCs w:val="26"/>
              </w:rPr>
              <w:t>Số cổ phần</w:t>
            </w:r>
          </w:p>
          <w:p w:rsidR="004E64AE" w:rsidRPr="00B9231A" w:rsidRDefault="004E64AE" w:rsidP="00B9231A">
            <w:pPr>
              <w:spacing w:after="0" w:line="240" w:lineRule="auto"/>
              <w:jc w:val="center"/>
              <w:rPr>
                <w:rFonts w:ascii="Times New Roman" w:hAnsi="Times New Roman" w:cs="Times New Roman"/>
                <w:sz w:val="26"/>
                <w:szCs w:val="26"/>
              </w:rPr>
            </w:pPr>
            <w:r w:rsidRPr="00B9231A">
              <w:rPr>
                <w:rFonts w:ascii="Times New Roman" w:hAnsi="Times New Roman" w:cs="Times New Roman"/>
                <w:sz w:val="26"/>
                <w:szCs w:val="26"/>
              </w:rPr>
              <w:t>sở hữu</w:t>
            </w:r>
          </w:p>
        </w:tc>
        <w:tc>
          <w:tcPr>
            <w:tcW w:w="1728" w:type="dxa"/>
          </w:tcPr>
          <w:p w:rsidR="004E64AE" w:rsidRPr="00B9231A" w:rsidRDefault="004E64AE" w:rsidP="00B9231A">
            <w:pPr>
              <w:spacing w:after="0" w:line="240" w:lineRule="auto"/>
              <w:jc w:val="center"/>
              <w:rPr>
                <w:rFonts w:ascii="Times New Roman" w:hAnsi="Times New Roman" w:cs="Times New Roman"/>
                <w:sz w:val="26"/>
                <w:szCs w:val="26"/>
              </w:rPr>
            </w:pPr>
            <w:r w:rsidRPr="00B9231A">
              <w:rPr>
                <w:rFonts w:ascii="Times New Roman" w:hAnsi="Times New Roman" w:cs="Times New Roman"/>
                <w:sz w:val="26"/>
                <w:szCs w:val="26"/>
              </w:rPr>
              <w:t>Ký tên</w:t>
            </w:r>
          </w:p>
          <w:p w:rsidR="004E64AE" w:rsidRPr="00B9231A" w:rsidRDefault="004E64AE" w:rsidP="00B9231A">
            <w:pPr>
              <w:spacing w:after="0" w:line="240" w:lineRule="auto"/>
              <w:jc w:val="center"/>
              <w:rPr>
                <w:rFonts w:ascii="Times New Roman" w:hAnsi="Times New Roman" w:cs="Times New Roman"/>
                <w:sz w:val="26"/>
                <w:szCs w:val="26"/>
              </w:rPr>
            </w:pPr>
          </w:p>
        </w:tc>
      </w:tr>
      <w:tr w:rsidR="004E64AE" w:rsidRPr="00E561EE">
        <w:tc>
          <w:tcPr>
            <w:tcW w:w="434" w:type="dxa"/>
          </w:tcPr>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1</w:t>
            </w:r>
          </w:p>
        </w:tc>
        <w:tc>
          <w:tcPr>
            <w:tcW w:w="2520" w:type="dxa"/>
          </w:tcPr>
          <w:p w:rsidR="004E64AE" w:rsidRPr="00B9231A" w:rsidRDefault="004E64AE" w:rsidP="00B9231A">
            <w:pPr>
              <w:spacing w:after="0" w:line="240" w:lineRule="auto"/>
              <w:rPr>
                <w:rFonts w:ascii="Times New Roman" w:hAnsi="Times New Roman" w:cs="Times New Roman"/>
                <w:sz w:val="26"/>
                <w:szCs w:val="26"/>
              </w:rPr>
            </w:pPr>
          </w:p>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216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1728" w:type="dxa"/>
          </w:tcPr>
          <w:p w:rsidR="004E64AE" w:rsidRPr="00B9231A" w:rsidRDefault="004E64AE" w:rsidP="00B9231A">
            <w:pPr>
              <w:spacing w:after="0" w:line="240" w:lineRule="auto"/>
              <w:rPr>
                <w:rFonts w:ascii="Times New Roman" w:hAnsi="Times New Roman" w:cs="Times New Roman"/>
                <w:sz w:val="26"/>
                <w:szCs w:val="26"/>
              </w:rPr>
            </w:pPr>
          </w:p>
        </w:tc>
      </w:tr>
      <w:tr w:rsidR="004E64AE" w:rsidRPr="00E561EE">
        <w:tc>
          <w:tcPr>
            <w:tcW w:w="434" w:type="dxa"/>
          </w:tcPr>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2</w:t>
            </w:r>
          </w:p>
        </w:tc>
        <w:tc>
          <w:tcPr>
            <w:tcW w:w="2520" w:type="dxa"/>
          </w:tcPr>
          <w:p w:rsidR="004E64AE" w:rsidRPr="00B9231A" w:rsidRDefault="004E64AE" w:rsidP="00B9231A">
            <w:pPr>
              <w:spacing w:after="0" w:line="240" w:lineRule="auto"/>
              <w:rPr>
                <w:rFonts w:ascii="Times New Roman" w:hAnsi="Times New Roman" w:cs="Times New Roman"/>
                <w:sz w:val="26"/>
                <w:szCs w:val="26"/>
              </w:rPr>
            </w:pPr>
          </w:p>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216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1728" w:type="dxa"/>
          </w:tcPr>
          <w:p w:rsidR="004E64AE" w:rsidRPr="00B9231A" w:rsidRDefault="004E64AE" w:rsidP="00B9231A">
            <w:pPr>
              <w:spacing w:after="0" w:line="240" w:lineRule="auto"/>
              <w:rPr>
                <w:rFonts w:ascii="Times New Roman" w:hAnsi="Times New Roman" w:cs="Times New Roman"/>
                <w:sz w:val="26"/>
                <w:szCs w:val="26"/>
              </w:rPr>
            </w:pPr>
          </w:p>
        </w:tc>
      </w:tr>
      <w:tr w:rsidR="004E64AE" w:rsidRPr="00E561EE">
        <w:tc>
          <w:tcPr>
            <w:tcW w:w="434" w:type="dxa"/>
          </w:tcPr>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3</w:t>
            </w:r>
          </w:p>
        </w:tc>
        <w:tc>
          <w:tcPr>
            <w:tcW w:w="2520" w:type="dxa"/>
          </w:tcPr>
          <w:p w:rsidR="004E64AE" w:rsidRPr="00B9231A" w:rsidRDefault="004E64AE" w:rsidP="00B9231A">
            <w:pPr>
              <w:spacing w:after="0" w:line="240" w:lineRule="auto"/>
              <w:rPr>
                <w:rFonts w:ascii="Times New Roman" w:hAnsi="Times New Roman" w:cs="Times New Roman"/>
                <w:sz w:val="26"/>
                <w:szCs w:val="26"/>
              </w:rPr>
            </w:pPr>
          </w:p>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216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1728" w:type="dxa"/>
          </w:tcPr>
          <w:p w:rsidR="004E64AE" w:rsidRPr="00B9231A" w:rsidRDefault="004E64AE" w:rsidP="00B9231A">
            <w:pPr>
              <w:spacing w:after="0" w:line="240" w:lineRule="auto"/>
              <w:rPr>
                <w:rFonts w:ascii="Times New Roman" w:hAnsi="Times New Roman" w:cs="Times New Roman"/>
                <w:sz w:val="26"/>
                <w:szCs w:val="26"/>
              </w:rPr>
            </w:pPr>
          </w:p>
        </w:tc>
      </w:tr>
      <w:tr w:rsidR="004E64AE" w:rsidRPr="00E561EE">
        <w:tc>
          <w:tcPr>
            <w:tcW w:w="434" w:type="dxa"/>
          </w:tcPr>
          <w:p w:rsidR="004E64AE" w:rsidRPr="00B9231A" w:rsidRDefault="004E64AE" w:rsidP="00B9231A">
            <w:pPr>
              <w:spacing w:after="0" w:line="240" w:lineRule="auto"/>
              <w:rPr>
                <w:rFonts w:ascii="Times New Roman" w:hAnsi="Times New Roman" w:cs="Times New Roman"/>
                <w:sz w:val="26"/>
                <w:szCs w:val="26"/>
              </w:rPr>
            </w:pPr>
            <w:r>
              <w:rPr>
                <w:rFonts w:ascii="Times New Roman" w:hAnsi="Times New Roman" w:cs="Times New Roman"/>
                <w:sz w:val="26"/>
                <w:szCs w:val="26"/>
              </w:rPr>
              <w:t>4</w:t>
            </w:r>
          </w:p>
          <w:p w:rsidR="004E64AE" w:rsidRPr="00B9231A" w:rsidRDefault="004E64AE" w:rsidP="00B9231A">
            <w:pPr>
              <w:spacing w:after="0" w:line="240" w:lineRule="auto"/>
              <w:rPr>
                <w:rFonts w:ascii="Times New Roman" w:hAnsi="Times New Roman" w:cs="Times New Roman"/>
                <w:sz w:val="26"/>
                <w:szCs w:val="26"/>
              </w:rPr>
            </w:pPr>
          </w:p>
        </w:tc>
        <w:tc>
          <w:tcPr>
            <w:tcW w:w="252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216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1728" w:type="dxa"/>
          </w:tcPr>
          <w:p w:rsidR="004E64AE" w:rsidRPr="00B9231A" w:rsidRDefault="004E64AE" w:rsidP="00B9231A">
            <w:pPr>
              <w:spacing w:after="0" w:line="240" w:lineRule="auto"/>
              <w:rPr>
                <w:rFonts w:ascii="Times New Roman" w:hAnsi="Times New Roman" w:cs="Times New Roman"/>
                <w:sz w:val="26"/>
                <w:szCs w:val="26"/>
              </w:rPr>
            </w:pPr>
          </w:p>
        </w:tc>
      </w:tr>
      <w:tr w:rsidR="004E64AE" w:rsidRPr="00E561EE">
        <w:tc>
          <w:tcPr>
            <w:tcW w:w="434" w:type="dxa"/>
          </w:tcPr>
          <w:p w:rsidR="004E64AE" w:rsidRDefault="004E64AE" w:rsidP="00B9231A">
            <w:pPr>
              <w:spacing w:after="0" w:line="240" w:lineRule="auto"/>
              <w:rPr>
                <w:rFonts w:ascii="Times New Roman" w:hAnsi="Times New Roman" w:cs="Times New Roman"/>
                <w:sz w:val="26"/>
                <w:szCs w:val="26"/>
              </w:rPr>
            </w:pPr>
            <w:r>
              <w:rPr>
                <w:rFonts w:ascii="Times New Roman" w:hAnsi="Times New Roman" w:cs="Times New Roman"/>
                <w:sz w:val="26"/>
                <w:szCs w:val="26"/>
              </w:rPr>
              <w:t>5</w:t>
            </w:r>
          </w:p>
          <w:p w:rsidR="004E64AE" w:rsidRPr="00B9231A" w:rsidRDefault="004E64AE" w:rsidP="00B9231A">
            <w:pPr>
              <w:spacing w:after="0" w:line="240" w:lineRule="auto"/>
              <w:rPr>
                <w:rFonts w:ascii="Times New Roman" w:hAnsi="Times New Roman" w:cs="Times New Roman"/>
                <w:sz w:val="26"/>
                <w:szCs w:val="26"/>
              </w:rPr>
            </w:pPr>
          </w:p>
        </w:tc>
        <w:tc>
          <w:tcPr>
            <w:tcW w:w="252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216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1728" w:type="dxa"/>
          </w:tcPr>
          <w:p w:rsidR="004E64AE" w:rsidRPr="00B9231A" w:rsidRDefault="004E64AE" w:rsidP="00B9231A">
            <w:pPr>
              <w:spacing w:after="0" w:line="240" w:lineRule="auto"/>
              <w:rPr>
                <w:rFonts w:ascii="Times New Roman" w:hAnsi="Times New Roman" w:cs="Times New Roman"/>
                <w:sz w:val="26"/>
                <w:szCs w:val="26"/>
              </w:rPr>
            </w:pPr>
          </w:p>
        </w:tc>
      </w:tr>
      <w:tr w:rsidR="004E64AE" w:rsidRPr="00E561EE">
        <w:tc>
          <w:tcPr>
            <w:tcW w:w="434" w:type="dxa"/>
          </w:tcPr>
          <w:p w:rsidR="004E64AE" w:rsidRDefault="004E64AE" w:rsidP="00B9231A">
            <w:pPr>
              <w:spacing w:after="0" w:line="240" w:lineRule="auto"/>
              <w:rPr>
                <w:rFonts w:ascii="Times New Roman" w:hAnsi="Times New Roman" w:cs="Times New Roman"/>
                <w:sz w:val="26"/>
                <w:szCs w:val="26"/>
              </w:rPr>
            </w:pPr>
            <w:r>
              <w:rPr>
                <w:rFonts w:ascii="Times New Roman" w:hAnsi="Times New Roman" w:cs="Times New Roman"/>
                <w:sz w:val="26"/>
                <w:szCs w:val="26"/>
              </w:rPr>
              <w:t>6</w:t>
            </w:r>
          </w:p>
          <w:p w:rsidR="004E64AE" w:rsidRDefault="004E64AE" w:rsidP="00B9231A">
            <w:pPr>
              <w:spacing w:after="0" w:line="240" w:lineRule="auto"/>
              <w:rPr>
                <w:rFonts w:ascii="Times New Roman" w:hAnsi="Times New Roman" w:cs="Times New Roman"/>
                <w:sz w:val="26"/>
                <w:szCs w:val="26"/>
              </w:rPr>
            </w:pPr>
          </w:p>
        </w:tc>
        <w:tc>
          <w:tcPr>
            <w:tcW w:w="252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216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1728" w:type="dxa"/>
          </w:tcPr>
          <w:p w:rsidR="004E64AE" w:rsidRPr="00B9231A" w:rsidRDefault="004E64AE" w:rsidP="00B9231A">
            <w:pPr>
              <w:spacing w:after="0" w:line="240" w:lineRule="auto"/>
              <w:rPr>
                <w:rFonts w:ascii="Times New Roman" w:hAnsi="Times New Roman" w:cs="Times New Roman"/>
                <w:sz w:val="26"/>
                <w:szCs w:val="26"/>
              </w:rPr>
            </w:pPr>
          </w:p>
        </w:tc>
      </w:tr>
      <w:tr w:rsidR="004E64AE" w:rsidRPr="00E561EE">
        <w:tc>
          <w:tcPr>
            <w:tcW w:w="434" w:type="dxa"/>
          </w:tcPr>
          <w:p w:rsidR="004E64AE" w:rsidRDefault="004E64AE" w:rsidP="00B9231A">
            <w:pPr>
              <w:spacing w:after="0" w:line="240" w:lineRule="auto"/>
              <w:rPr>
                <w:rFonts w:ascii="Times New Roman" w:hAnsi="Times New Roman" w:cs="Times New Roman"/>
                <w:sz w:val="26"/>
                <w:szCs w:val="26"/>
              </w:rPr>
            </w:pPr>
            <w:r>
              <w:rPr>
                <w:rFonts w:ascii="Times New Roman" w:hAnsi="Times New Roman" w:cs="Times New Roman"/>
                <w:sz w:val="26"/>
                <w:szCs w:val="26"/>
              </w:rPr>
              <w:t>…</w:t>
            </w:r>
          </w:p>
          <w:p w:rsidR="004E64AE" w:rsidRPr="00B9231A" w:rsidRDefault="004E64AE" w:rsidP="00B9231A">
            <w:pPr>
              <w:spacing w:after="0" w:line="240" w:lineRule="auto"/>
              <w:rPr>
                <w:rFonts w:ascii="Times New Roman" w:hAnsi="Times New Roman" w:cs="Times New Roman"/>
                <w:sz w:val="26"/>
                <w:szCs w:val="26"/>
              </w:rPr>
            </w:pPr>
          </w:p>
        </w:tc>
        <w:tc>
          <w:tcPr>
            <w:tcW w:w="252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216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1728" w:type="dxa"/>
          </w:tcPr>
          <w:p w:rsidR="004E64AE" w:rsidRPr="00B9231A" w:rsidRDefault="004E64AE" w:rsidP="00B9231A">
            <w:pPr>
              <w:spacing w:after="0" w:line="240" w:lineRule="auto"/>
              <w:rPr>
                <w:rFonts w:ascii="Times New Roman" w:hAnsi="Times New Roman" w:cs="Times New Roman"/>
                <w:sz w:val="26"/>
                <w:szCs w:val="26"/>
              </w:rPr>
            </w:pPr>
          </w:p>
        </w:tc>
      </w:tr>
      <w:tr w:rsidR="004E64AE" w:rsidRPr="00E561EE">
        <w:tc>
          <w:tcPr>
            <w:tcW w:w="434" w:type="dxa"/>
          </w:tcPr>
          <w:p w:rsidR="004E64AE" w:rsidRPr="00B9231A" w:rsidRDefault="004E64AE" w:rsidP="00B9231A">
            <w:pPr>
              <w:spacing w:after="0" w:line="240" w:lineRule="auto"/>
              <w:rPr>
                <w:rFonts w:ascii="Times New Roman" w:hAnsi="Times New Roman" w:cs="Times New Roman"/>
                <w:sz w:val="26"/>
                <w:szCs w:val="26"/>
              </w:rPr>
            </w:pPr>
          </w:p>
        </w:tc>
        <w:tc>
          <w:tcPr>
            <w:tcW w:w="2520" w:type="dxa"/>
          </w:tcPr>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Tổng số cổ phần</w:t>
            </w: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2160" w:type="dxa"/>
          </w:tcPr>
          <w:p w:rsidR="004E64AE" w:rsidRPr="00B9231A" w:rsidRDefault="004E64AE" w:rsidP="00B9231A">
            <w:pPr>
              <w:spacing w:after="0" w:line="240" w:lineRule="auto"/>
              <w:rPr>
                <w:rFonts w:ascii="Times New Roman" w:hAnsi="Times New Roman" w:cs="Times New Roman"/>
                <w:sz w:val="26"/>
                <w:szCs w:val="26"/>
              </w:rPr>
            </w:pPr>
          </w:p>
        </w:tc>
        <w:tc>
          <w:tcPr>
            <w:tcW w:w="1620" w:type="dxa"/>
          </w:tcPr>
          <w:p w:rsidR="004E64AE" w:rsidRPr="00B9231A" w:rsidRDefault="004E64AE" w:rsidP="00B9231A">
            <w:pPr>
              <w:spacing w:after="0" w:line="240" w:lineRule="auto"/>
              <w:rPr>
                <w:rFonts w:ascii="Times New Roman" w:hAnsi="Times New Roman" w:cs="Times New Roman"/>
                <w:sz w:val="26"/>
                <w:szCs w:val="26"/>
              </w:rPr>
            </w:pPr>
          </w:p>
        </w:tc>
        <w:tc>
          <w:tcPr>
            <w:tcW w:w="1728" w:type="dxa"/>
          </w:tcPr>
          <w:p w:rsidR="004E64AE" w:rsidRPr="00B9231A" w:rsidRDefault="004E64AE" w:rsidP="00B9231A">
            <w:pPr>
              <w:spacing w:after="0" w:line="240" w:lineRule="auto"/>
              <w:rPr>
                <w:rFonts w:ascii="Times New Roman" w:hAnsi="Times New Roman" w:cs="Times New Roman"/>
                <w:sz w:val="26"/>
                <w:szCs w:val="26"/>
              </w:rPr>
            </w:pPr>
          </w:p>
        </w:tc>
      </w:tr>
    </w:tbl>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Cùng nhất trí đề cử :</w:t>
      </w:r>
    </w:p>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Ông ( bà ) : ………………………</w:t>
      </w:r>
      <w:r>
        <w:rPr>
          <w:rFonts w:ascii="Times New Roman" w:hAnsi="Times New Roman" w:cs="Times New Roman"/>
          <w:sz w:val="26"/>
          <w:szCs w:val="26"/>
        </w:rPr>
        <w:t>…………………………………………………………………</w:t>
      </w:r>
    </w:p>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Số CMND : ………………………. Cấp ngày ………………, n</w:t>
      </w:r>
      <w:r>
        <w:rPr>
          <w:rFonts w:ascii="Times New Roman" w:hAnsi="Times New Roman" w:cs="Times New Roman"/>
          <w:sz w:val="26"/>
          <w:szCs w:val="26"/>
        </w:rPr>
        <w:t>ơ</w:t>
      </w:r>
      <w:r w:rsidRPr="00B9231A">
        <w:rPr>
          <w:rFonts w:ascii="Times New Roman" w:hAnsi="Times New Roman" w:cs="Times New Roman"/>
          <w:sz w:val="26"/>
          <w:szCs w:val="26"/>
        </w:rPr>
        <w:t>i cấp : CA……………………..</w:t>
      </w:r>
    </w:p>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Địa chỉ : ……………………………………………………………………………………………</w:t>
      </w:r>
    </w:p>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Trình độ học vấn, chuyên môn : …………………………………………………………………..</w:t>
      </w:r>
    </w:p>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Hiện đang sở hữu ………...cổ phần ( bằng chữ : ………………………………………………...)</w:t>
      </w:r>
    </w:p>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Tương ứng với tổng mệnh giá là ……………………………………………………………. đồng</w:t>
      </w:r>
    </w:p>
    <w:p w:rsidR="004E64AE" w:rsidRPr="00B9231A" w:rsidRDefault="004E64AE" w:rsidP="00B9231A">
      <w:pPr>
        <w:spacing w:after="0" w:line="240" w:lineRule="auto"/>
        <w:jc w:val="both"/>
        <w:rPr>
          <w:rFonts w:ascii="Times New Roman" w:hAnsi="Times New Roman" w:cs="Times New Roman"/>
          <w:sz w:val="26"/>
          <w:szCs w:val="26"/>
        </w:rPr>
      </w:pPr>
      <w:r w:rsidRPr="00B9231A">
        <w:rPr>
          <w:rFonts w:ascii="Times New Roman" w:hAnsi="Times New Roman" w:cs="Times New Roman"/>
          <w:sz w:val="26"/>
          <w:szCs w:val="26"/>
        </w:rPr>
        <w:t xml:space="preserve">Làm ứng cử viên tham gia </w:t>
      </w:r>
      <w:r>
        <w:rPr>
          <w:rFonts w:ascii="Times New Roman" w:hAnsi="Times New Roman" w:cs="Times New Roman"/>
          <w:sz w:val="26"/>
          <w:szCs w:val="26"/>
        </w:rPr>
        <w:t xml:space="preserve">Ban Kiểm soát </w:t>
      </w:r>
      <w:r w:rsidRPr="00B9231A">
        <w:rPr>
          <w:rFonts w:ascii="Times New Roman" w:hAnsi="Times New Roman" w:cs="Times New Roman"/>
          <w:sz w:val="26"/>
          <w:szCs w:val="26"/>
        </w:rPr>
        <w:t>Công ty cổ phần vật tư nông nghiệp Đồng Nai t</w:t>
      </w:r>
      <w:r>
        <w:rPr>
          <w:rFonts w:ascii="Times New Roman" w:hAnsi="Times New Roman" w:cs="Times New Roman"/>
          <w:sz w:val="26"/>
          <w:szCs w:val="26"/>
        </w:rPr>
        <w:t>ại</w:t>
      </w:r>
      <w:r w:rsidRPr="00B9231A">
        <w:rPr>
          <w:rFonts w:ascii="Times New Roman" w:hAnsi="Times New Roman" w:cs="Times New Roman"/>
          <w:sz w:val="26"/>
          <w:szCs w:val="26"/>
        </w:rPr>
        <w:t xml:space="preserve"> kỳ Đại hội cổ đông </w:t>
      </w:r>
      <w:r>
        <w:rPr>
          <w:rFonts w:ascii="Times New Roman" w:hAnsi="Times New Roman" w:cs="Times New Roman"/>
          <w:sz w:val="26"/>
          <w:szCs w:val="26"/>
        </w:rPr>
        <w:t>thường niên năm 2016</w:t>
      </w:r>
    </w:p>
    <w:p w:rsidR="004E64AE" w:rsidRDefault="004E64AE" w:rsidP="00B9231A">
      <w:pPr>
        <w:spacing w:after="0" w:line="240" w:lineRule="auto"/>
        <w:rPr>
          <w:rFonts w:ascii="Times New Roman" w:hAnsi="Times New Roman" w:cs="Times New Roman"/>
          <w:sz w:val="26"/>
          <w:szCs w:val="26"/>
        </w:rPr>
      </w:pPr>
    </w:p>
    <w:p w:rsidR="004E64AE" w:rsidRPr="00792866" w:rsidRDefault="004E64AE" w:rsidP="00792866">
      <w:pPr>
        <w:spacing w:after="0" w:line="240" w:lineRule="auto"/>
        <w:rPr>
          <w:rFonts w:ascii="Times New Roman" w:hAnsi="Times New Roman" w:cs="Times New Roman"/>
          <w:sz w:val="26"/>
          <w:szCs w:val="26"/>
        </w:rPr>
      </w:pPr>
      <w:r w:rsidRPr="00792866">
        <w:rPr>
          <w:rFonts w:ascii="Times New Roman" w:hAnsi="Times New Roman" w:cs="Times New Roman"/>
          <w:sz w:val="26"/>
          <w:szCs w:val="26"/>
        </w:rPr>
        <w:t>Đồng thời chúng tôi thống nhất cử :</w:t>
      </w:r>
    </w:p>
    <w:p w:rsidR="004E64AE" w:rsidRPr="00792866" w:rsidRDefault="004E64AE" w:rsidP="00792866">
      <w:pPr>
        <w:spacing w:after="0" w:line="240" w:lineRule="auto"/>
        <w:rPr>
          <w:rFonts w:ascii="Times New Roman" w:hAnsi="Times New Roman" w:cs="Times New Roman"/>
          <w:sz w:val="26"/>
          <w:szCs w:val="26"/>
        </w:rPr>
      </w:pPr>
      <w:r>
        <w:rPr>
          <w:rFonts w:ascii="Times New Roman" w:hAnsi="Times New Roman" w:cs="Times New Roman"/>
          <w:sz w:val="26"/>
          <w:szCs w:val="26"/>
        </w:rPr>
        <w:t>Ông, b</w:t>
      </w:r>
      <w:r w:rsidRPr="00792866">
        <w:rPr>
          <w:rFonts w:ascii="Times New Roman" w:hAnsi="Times New Roman" w:cs="Times New Roman"/>
          <w:sz w:val="26"/>
          <w:szCs w:val="26"/>
        </w:rPr>
        <w:t xml:space="preserve">à : </w:t>
      </w:r>
      <w:r>
        <w:rPr>
          <w:rFonts w:ascii="Times New Roman" w:hAnsi="Times New Roman" w:cs="Times New Roman"/>
          <w:sz w:val="26"/>
          <w:szCs w:val="26"/>
        </w:rPr>
        <w:t>…………………………………………………………………………………………..</w:t>
      </w:r>
    </w:p>
    <w:p w:rsidR="004E64AE" w:rsidRPr="00792866" w:rsidRDefault="004E64AE" w:rsidP="00792866">
      <w:pPr>
        <w:spacing w:after="0" w:line="240" w:lineRule="auto"/>
        <w:rPr>
          <w:rFonts w:ascii="Times New Roman" w:hAnsi="Times New Roman" w:cs="Times New Roman"/>
          <w:sz w:val="26"/>
          <w:szCs w:val="26"/>
        </w:rPr>
      </w:pPr>
      <w:r w:rsidRPr="00792866">
        <w:rPr>
          <w:rFonts w:ascii="Times New Roman" w:hAnsi="Times New Roman" w:cs="Times New Roman"/>
          <w:sz w:val="26"/>
          <w:szCs w:val="26"/>
        </w:rPr>
        <w:t xml:space="preserve">Số CMND : </w:t>
      </w:r>
      <w:r>
        <w:rPr>
          <w:rFonts w:ascii="Times New Roman" w:hAnsi="Times New Roman" w:cs="Times New Roman"/>
          <w:sz w:val="26"/>
          <w:szCs w:val="26"/>
        </w:rPr>
        <w:t>…………………………………………</w:t>
      </w:r>
      <w:r w:rsidRPr="00792866">
        <w:rPr>
          <w:rFonts w:ascii="Times New Roman" w:hAnsi="Times New Roman" w:cs="Times New Roman"/>
          <w:sz w:val="26"/>
          <w:szCs w:val="26"/>
        </w:rPr>
        <w:t xml:space="preserve"> nơi cấp : </w:t>
      </w:r>
      <w:r>
        <w:rPr>
          <w:rFonts w:ascii="Times New Roman" w:hAnsi="Times New Roman" w:cs="Times New Roman"/>
          <w:sz w:val="26"/>
          <w:szCs w:val="26"/>
        </w:rPr>
        <w:t>………………………………….</w:t>
      </w:r>
    </w:p>
    <w:p w:rsidR="004E64AE" w:rsidRPr="00792866" w:rsidRDefault="004E64AE" w:rsidP="00792866">
      <w:pPr>
        <w:spacing w:after="0" w:line="240" w:lineRule="auto"/>
        <w:rPr>
          <w:rFonts w:ascii="Times New Roman" w:hAnsi="Times New Roman" w:cs="Times New Roman"/>
          <w:sz w:val="26"/>
          <w:szCs w:val="26"/>
        </w:rPr>
      </w:pPr>
      <w:r>
        <w:rPr>
          <w:rFonts w:ascii="Times New Roman" w:hAnsi="Times New Roman" w:cs="Times New Roman"/>
          <w:sz w:val="26"/>
          <w:szCs w:val="26"/>
        </w:rPr>
        <w:t>Địa chỉ : …………………………………………………………………………………………..</w:t>
      </w:r>
    </w:p>
    <w:p w:rsidR="004E64AE" w:rsidRPr="00792866" w:rsidRDefault="004E64AE" w:rsidP="00792866">
      <w:pPr>
        <w:spacing w:after="0" w:line="240" w:lineRule="auto"/>
        <w:rPr>
          <w:rFonts w:ascii="Times New Roman" w:hAnsi="Times New Roman" w:cs="Times New Roman"/>
          <w:sz w:val="26"/>
          <w:szCs w:val="26"/>
        </w:rPr>
      </w:pPr>
      <w:r w:rsidRPr="00792866">
        <w:rPr>
          <w:rFonts w:ascii="Times New Roman" w:hAnsi="Times New Roman" w:cs="Times New Roman"/>
          <w:sz w:val="26"/>
          <w:szCs w:val="26"/>
        </w:rPr>
        <w:t>Trình độ học vấn</w:t>
      </w:r>
      <w:r>
        <w:rPr>
          <w:rFonts w:ascii="Times New Roman" w:hAnsi="Times New Roman" w:cs="Times New Roman"/>
          <w:sz w:val="26"/>
          <w:szCs w:val="26"/>
        </w:rPr>
        <w:t>, chuyên môn : ………………………………………………………………….</w:t>
      </w:r>
    </w:p>
    <w:p w:rsidR="004E64AE" w:rsidRPr="00792866" w:rsidRDefault="004E64AE" w:rsidP="00792866">
      <w:pPr>
        <w:spacing w:after="0" w:line="240" w:lineRule="auto"/>
        <w:rPr>
          <w:rFonts w:ascii="Times New Roman" w:hAnsi="Times New Roman" w:cs="Times New Roman"/>
          <w:sz w:val="26"/>
          <w:szCs w:val="26"/>
        </w:rPr>
      </w:pPr>
      <w:r w:rsidRPr="00792866">
        <w:rPr>
          <w:rFonts w:ascii="Times New Roman" w:hAnsi="Times New Roman" w:cs="Times New Roman"/>
          <w:sz w:val="26"/>
          <w:szCs w:val="26"/>
        </w:rPr>
        <w:t xml:space="preserve">Hiện đang sở hữu: </w:t>
      </w:r>
      <w:r>
        <w:rPr>
          <w:rFonts w:ascii="Times New Roman" w:hAnsi="Times New Roman" w:cs="Times New Roman"/>
          <w:sz w:val="26"/>
          <w:szCs w:val="26"/>
        </w:rPr>
        <w:t xml:space="preserve">…………..cổ phần ( bằng chữ :………………………………………………) </w:t>
      </w:r>
    </w:p>
    <w:p w:rsidR="004E64AE" w:rsidRPr="00792866" w:rsidRDefault="004E64AE" w:rsidP="00792866">
      <w:pPr>
        <w:spacing w:after="0" w:line="240" w:lineRule="auto"/>
        <w:rPr>
          <w:rFonts w:ascii="Times New Roman" w:hAnsi="Times New Roman" w:cs="Times New Roman"/>
          <w:sz w:val="26"/>
          <w:szCs w:val="26"/>
        </w:rPr>
      </w:pPr>
      <w:r w:rsidRPr="00792866">
        <w:rPr>
          <w:rFonts w:ascii="Times New Roman" w:hAnsi="Times New Roman" w:cs="Times New Roman"/>
          <w:sz w:val="26"/>
          <w:szCs w:val="26"/>
        </w:rPr>
        <w:t xml:space="preserve">Tương ứng với tổng mệnh giá là </w:t>
      </w:r>
      <w:r>
        <w:rPr>
          <w:rFonts w:ascii="Times New Roman" w:hAnsi="Times New Roman" w:cs="Times New Roman"/>
          <w:sz w:val="26"/>
          <w:szCs w:val="26"/>
        </w:rPr>
        <w:t>……………………………………………………………..</w:t>
      </w:r>
      <w:r w:rsidRPr="00792866">
        <w:rPr>
          <w:rFonts w:ascii="Times New Roman" w:hAnsi="Times New Roman" w:cs="Times New Roman"/>
          <w:sz w:val="26"/>
          <w:szCs w:val="26"/>
        </w:rPr>
        <w:t>đồng</w:t>
      </w:r>
    </w:p>
    <w:p w:rsidR="004E64AE" w:rsidRPr="00792866" w:rsidRDefault="004E64AE" w:rsidP="00792866">
      <w:pPr>
        <w:spacing w:after="0" w:line="240" w:lineRule="auto"/>
        <w:jc w:val="both"/>
        <w:rPr>
          <w:rFonts w:ascii="Times New Roman" w:hAnsi="Times New Roman" w:cs="Times New Roman"/>
          <w:sz w:val="26"/>
          <w:szCs w:val="26"/>
        </w:rPr>
      </w:pPr>
      <w:r w:rsidRPr="00792866">
        <w:rPr>
          <w:rFonts w:ascii="Times New Roman" w:hAnsi="Times New Roman" w:cs="Times New Roman"/>
          <w:sz w:val="26"/>
          <w:szCs w:val="26"/>
        </w:rPr>
        <w:t>Làm đại diện nhóm để thực hiện các thủ tục đề cử theo đúng quy định về việc tham gia đề cử, ứng cử vào Ban kiểm soát của Công ty cổ p</w:t>
      </w:r>
      <w:r>
        <w:rPr>
          <w:rFonts w:ascii="Times New Roman" w:hAnsi="Times New Roman" w:cs="Times New Roman"/>
          <w:sz w:val="26"/>
          <w:szCs w:val="26"/>
        </w:rPr>
        <w:t>hần V</w:t>
      </w:r>
      <w:r w:rsidRPr="00792866">
        <w:rPr>
          <w:rFonts w:ascii="Times New Roman" w:hAnsi="Times New Roman" w:cs="Times New Roman"/>
          <w:sz w:val="26"/>
          <w:szCs w:val="26"/>
        </w:rPr>
        <w:t xml:space="preserve">ật tư nông nghiệp Đồng Nai trong kỳ Đại hội cổ đông </w:t>
      </w:r>
      <w:r>
        <w:rPr>
          <w:rFonts w:ascii="Times New Roman" w:hAnsi="Times New Roman" w:cs="Times New Roman"/>
          <w:sz w:val="26"/>
          <w:szCs w:val="26"/>
        </w:rPr>
        <w:t>thường niên năm 2016.</w:t>
      </w:r>
    </w:p>
    <w:p w:rsidR="004E64AE" w:rsidRPr="00B9231A" w:rsidRDefault="004E64AE" w:rsidP="00B9231A">
      <w:pPr>
        <w:spacing w:after="0" w:line="240" w:lineRule="auto"/>
        <w:rPr>
          <w:rFonts w:ascii="Times New Roman" w:hAnsi="Times New Roman" w:cs="Times New Roman"/>
          <w:b/>
          <w:bCs/>
          <w:sz w:val="26"/>
          <w:szCs w:val="26"/>
        </w:rPr>
      </w:pP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r>
      <w:r>
        <w:rPr>
          <w:rFonts w:ascii="Times New Roman" w:hAnsi="Times New Roman" w:cs="Times New Roman"/>
          <w:sz w:val="26"/>
          <w:szCs w:val="26"/>
        </w:rPr>
        <w:t xml:space="preserve">                   </w:t>
      </w:r>
      <w:r w:rsidRPr="00B9231A">
        <w:rPr>
          <w:rFonts w:ascii="Times New Roman" w:hAnsi="Times New Roman" w:cs="Times New Roman"/>
          <w:b/>
          <w:bCs/>
          <w:sz w:val="26"/>
          <w:szCs w:val="26"/>
        </w:rPr>
        <w:t>Đại diện nhóm Cổ đông</w:t>
      </w:r>
    </w:p>
    <w:p w:rsidR="004E64AE" w:rsidRPr="00B9231A" w:rsidRDefault="004E64AE" w:rsidP="00B9231A">
      <w:pPr>
        <w:spacing w:after="0" w:line="240" w:lineRule="auto"/>
        <w:rPr>
          <w:rFonts w:ascii="Times New Roman" w:hAnsi="Times New Roman" w:cs="Times New Roman"/>
          <w:sz w:val="26"/>
          <w:szCs w:val="26"/>
        </w:rPr>
      </w:pP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t xml:space="preserve">                         ( </w:t>
      </w:r>
      <w:r w:rsidRPr="00B9231A">
        <w:rPr>
          <w:rFonts w:ascii="Times New Roman" w:hAnsi="Times New Roman" w:cs="Times New Roman"/>
          <w:i/>
          <w:iCs/>
          <w:sz w:val="26"/>
          <w:szCs w:val="26"/>
        </w:rPr>
        <w:t>Ký và ghi rõ họ tên</w:t>
      </w:r>
      <w:r w:rsidRPr="00B9231A">
        <w:rPr>
          <w:rFonts w:ascii="Times New Roman" w:hAnsi="Times New Roman" w:cs="Times New Roman"/>
          <w:sz w:val="26"/>
          <w:szCs w:val="26"/>
        </w:rPr>
        <w:t xml:space="preserve"> )</w:t>
      </w: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Default="004E64AE" w:rsidP="00B9231A">
      <w:pPr>
        <w:spacing w:after="0" w:line="240" w:lineRule="auto"/>
        <w:rPr>
          <w:rFonts w:ascii="Times New Roman" w:hAnsi="Times New Roman" w:cs="Times New Roman"/>
          <w:sz w:val="26"/>
          <w:szCs w:val="26"/>
        </w:rPr>
      </w:pPr>
    </w:p>
    <w:p w:rsidR="004E64AE" w:rsidRPr="00A065A8" w:rsidRDefault="004E64AE" w:rsidP="00147F05">
      <w:pPr>
        <w:spacing w:after="0" w:line="240" w:lineRule="auto"/>
        <w:jc w:val="both"/>
        <w:rPr>
          <w:rFonts w:ascii="Times New Roman" w:hAnsi="Times New Roman" w:cs="Times New Roman"/>
          <w:b/>
          <w:bCs/>
          <w:sz w:val="26"/>
          <w:szCs w:val="26"/>
        </w:rPr>
      </w:pPr>
      <w:r w:rsidRPr="00A065A8">
        <w:rPr>
          <w:rFonts w:ascii="Times New Roman" w:hAnsi="Times New Roman" w:cs="Times New Roman"/>
          <w:b/>
          <w:bCs/>
          <w:sz w:val="26"/>
          <w:szCs w:val="26"/>
        </w:rPr>
        <w:t>Ghi chú:</w:t>
      </w:r>
    </w:p>
    <w:p w:rsidR="004E64AE" w:rsidRDefault="004E64AE" w:rsidP="00147F05">
      <w:pPr>
        <w:spacing w:after="0" w:line="240" w:lineRule="auto"/>
        <w:jc w:val="both"/>
        <w:rPr>
          <w:rFonts w:ascii="Times New Roman" w:hAnsi="Times New Roman" w:cs="Times New Roman"/>
          <w:i/>
          <w:iCs/>
          <w:sz w:val="26"/>
          <w:szCs w:val="26"/>
        </w:rPr>
      </w:pPr>
      <w:r w:rsidRPr="00A065A8">
        <w:rPr>
          <w:rFonts w:ascii="Times New Roman" w:hAnsi="Times New Roman" w:cs="Times New Roman"/>
          <w:i/>
          <w:iCs/>
          <w:sz w:val="26"/>
          <w:szCs w:val="26"/>
        </w:rPr>
        <w:t xml:space="preserve"> Để </w:t>
      </w:r>
      <w:r>
        <w:rPr>
          <w:rFonts w:ascii="Times New Roman" w:hAnsi="Times New Roman" w:cs="Times New Roman"/>
          <w:i/>
          <w:iCs/>
          <w:sz w:val="26"/>
          <w:szCs w:val="26"/>
        </w:rPr>
        <w:t xml:space="preserve">đảm bảo cho công tác </w:t>
      </w:r>
      <w:r w:rsidRPr="00A065A8">
        <w:rPr>
          <w:rFonts w:ascii="Times New Roman" w:hAnsi="Times New Roman" w:cs="Times New Roman"/>
          <w:i/>
          <w:iCs/>
          <w:sz w:val="26"/>
          <w:szCs w:val="26"/>
        </w:rPr>
        <w:t xml:space="preserve">tổ chức Đại hội </w:t>
      </w:r>
      <w:r>
        <w:rPr>
          <w:rFonts w:ascii="Times New Roman" w:hAnsi="Times New Roman" w:cs="Times New Roman"/>
          <w:i/>
          <w:iCs/>
          <w:sz w:val="26"/>
          <w:szCs w:val="26"/>
        </w:rPr>
        <w:t>được thuận lợi</w:t>
      </w:r>
      <w:r w:rsidRPr="00A065A8">
        <w:rPr>
          <w:rFonts w:ascii="Times New Roman" w:hAnsi="Times New Roman" w:cs="Times New Roman"/>
          <w:i/>
          <w:iCs/>
          <w:sz w:val="26"/>
          <w:szCs w:val="26"/>
        </w:rPr>
        <w:t xml:space="preserve">, đề nghị quý cổ đông vui lòng gửi </w:t>
      </w:r>
      <w:r>
        <w:rPr>
          <w:rFonts w:ascii="Times New Roman" w:hAnsi="Times New Roman" w:cs="Times New Roman"/>
          <w:i/>
          <w:iCs/>
          <w:sz w:val="26"/>
          <w:szCs w:val="26"/>
        </w:rPr>
        <w:t xml:space="preserve">Biên bản đề cử ứng viên tham gia BKS </w:t>
      </w:r>
      <w:r w:rsidRPr="00A065A8">
        <w:rPr>
          <w:rFonts w:ascii="Times New Roman" w:hAnsi="Times New Roman" w:cs="Times New Roman"/>
          <w:i/>
          <w:iCs/>
          <w:sz w:val="26"/>
          <w:szCs w:val="26"/>
        </w:rPr>
        <w:t xml:space="preserve"> về công ty trước 8 giờ ngày 2</w:t>
      </w:r>
      <w:r>
        <w:rPr>
          <w:rFonts w:ascii="Times New Roman" w:hAnsi="Times New Roman" w:cs="Times New Roman"/>
          <w:i/>
          <w:iCs/>
          <w:sz w:val="26"/>
          <w:szCs w:val="26"/>
        </w:rPr>
        <w:t>5</w:t>
      </w:r>
      <w:r w:rsidRPr="00A065A8">
        <w:rPr>
          <w:rFonts w:ascii="Times New Roman" w:hAnsi="Times New Roman" w:cs="Times New Roman"/>
          <w:i/>
          <w:iCs/>
          <w:sz w:val="26"/>
          <w:szCs w:val="26"/>
        </w:rPr>
        <w:t>/</w:t>
      </w:r>
      <w:r>
        <w:rPr>
          <w:rFonts w:ascii="Times New Roman" w:hAnsi="Times New Roman" w:cs="Times New Roman"/>
          <w:i/>
          <w:iCs/>
          <w:sz w:val="26"/>
          <w:szCs w:val="26"/>
        </w:rPr>
        <w:t>4</w:t>
      </w:r>
      <w:r w:rsidRPr="00A065A8">
        <w:rPr>
          <w:rFonts w:ascii="Times New Roman" w:hAnsi="Times New Roman" w:cs="Times New Roman"/>
          <w:i/>
          <w:iCs/>
          <w:sz w:val="26"/>
          <w:szCs w:val="26"/>
        </w:rPr>
        <w:t>/201</w:t>
      </w:r>
      <w:r>
        <w:rPr>
          <w:rFonts w:ascii="Times New Roman" w:hAnsi="Times New Roman" w:cs="Times New Roman"/>
          <w:i/>
          <w:iCs/>
          <w:sz w:val="26"/>
          <w:szCs w:val="26"/>
        </w:rPr>
        <w:t>6</w:t>
      </w:r>
      <w:r w:rsidRPr="00A065A8">
        <w:rPr>
          <w:rFonts w:ascii="Times New Roman" w:hAnsi="Times New Roman" w:cs="Times New Roman"/>
          <w:i/>
          <w:iCs/>
          <w:sz w:val="26"/>
          <w:szCs w:val="26"/>
        </w:rPr>
        <w:t>.</w:t>
      </w:r>
    </w:p>
    <w:p w:rsidR="004E64AE" w:rsidRDefault="004E64AE" w:rsidP="00B9231A">
      <w:pPr>
        <w:spacing w:after="0" w:line="240" w:lineRule="auto"/>
        <w:rPr>
          <w:rFonts w:ascii="Times New Roman" w:hAnsi="Times New Roman" w:cs="Times New Roman"/>
          <w:sz w:val="26"/>
          <w:szCs w:val="26"/>
        </w:rPr>
      </w:pPr>
    </w:p>
    <w:p w:rsidR="004E64AE" w:rsidRPr="00A065A8" w:rsidRDefault="004E64AE" w:rsidP="00147F05">
      <w:pPr>
        <w:spacing w:after="0" w:line="240" w:lineRule="auto"/>
        <w:rPr>
          <w:rFonts w:ascii="Times New Roman" w:hAnsi="Times New Roman" w:cs="Times New Roman"/>
          <w:b/>
          <w:bCs/>
          <w:sz w:val="26"/>
          <w:szCs w:val="26"/>
        </w:rPr>
      </w:pPr>
      <w:r w:rsidRPr="00B9231A">
        <w:rPr>
          <w:rFonts w:ascii="Times New Roman" w:hAnsi="Times New Roman" w:cs="Times New Roman"/>
          <w:sz w:val="26"/>
          <w:szCs w:val="26"/>
        </w:rPr>
        <w:tab/>
      </w:r>
      <w:r w:rsidRPr="00B9231A">
        <w:rPr>
          <w:rFonts w:ascii="Times New Roman" w:hAnsi="Times New Roman" w:cs="Times New Roman"/>
          <w:sz w:val="26"/>
          <w:szCs w:val="26"/>
        </w:rPr>
        <w:tab/>
      </w:r>
      <w:r w:rsidRPr="00B9231A">
        <w:rPr>
          <w:rFonts w:ascii="Times New Roman" w:hAnsi="Times New Roman" w:cs="Times New Roman"/>
          <w:sz w:val="26"/>
          <w:szCs w:val="26"/>
        </w:rPr>
        <w:tab/>
      </w:r>
      <w:r>
        <w:rPr>
          <w:rFonts w:ascii="Times New Roman" w:hAnsi="Times New Roman" w:cs="Times New Roman"/>
          <w:sz w:val="26"/>
          <w:szCs w:val="26"/>
        </w:rPr>
        <w:t xml:space="preserve"> </w:t>
      </w:r>
    </w:p>
    <w:p w:rsidR="004E64AE" w:rsidRPr="00A065A8" w:rsidRDefault="004E64AE" w:rsidP="00147F05">
      <w:pPr>
        <w:spacing w:after="0" w:line="240" w:lineRule="auto"/>
        <w:rPr>
          <w:rFonts w:ascii="Times New Roman" w:hAnsi="Times New Roman" w:cs="Times New Roman"/>
          <w:b/>
          <w:bCs/>
          <w:sz w:val="26"/>
          <w:szCs w:val="26"/>
        </w:rPr>
      </w:pPr>
    </w:p>
    <w:p w:rsidR="004E64AE" w:rsidRPr="00A065A8" w:rsidRDefault="004E64AE" w:rsidP="00147F05">
      <w:pPr>
        <w:spacing w:after="0" w:line="240" w:lineRule="auto"/>
        <w:rPr>
          <w:rFonts w:ascii="Times New Roman" w:hAnsi="Times New Roman" w:cs="Times New Roman"/>
          <w:b/>
          <w:bCs/>
          <w:sz w:val="26"/>
          <w:szCs w:val="26"/>
        </w:rPr>
      </w:pPr>
    </w:p>
    <w:p w:rsidR="004E64AE" w:rsidRDefault="004E64AE" w:rsidP="00147F05">
      <w:pPr>
        <w:spacing w:after="0" w:line="240" w:lineRule="auto"/>
        <w:rPr>
          <w:rFonts w:ascii="Times New Roman" w:hAnsi="Times New Roman" w:cs="Times New Roman"/>
          <w:b/>
          <w:bCs/>
          <w:sz w:val="26"/>
          <w:szCs w:val="26"/>
        </w:rPr>
      </w:pPr>
    </w:p>
    <w:p w:rsidR="004E64AE" w:rsidRPr="00A065A8" w:rsidRDefault="004E64AE" w:rsidP="00147F05">
      <w:pPr>
        <w:spacing w:after="0" w:line="240" w:lineRule="auto"/>
        <w:rPr>
          <w:rFonts w:ascii="Times New Roman" w:hAnsi="Times New Roman" w:cs="Times New Roman"/>
          <w:b/>
          <w:bCs/>
          <w:sz w:val="26"/>
          <w:szCs w:val="26"/>
        </w:rPr>
      </w:pPr>
    </w:p>
    <w:p w:rsidR="004E64AE" w:rsidRDefault="004E64AE"/>
    <w:sectPr w:rsidR="004E64AE" w:rsidSect="00717FA5">
      <w:pgSz w:w="12240" w:h="15840"/>
      <w:pgMar w:top="864" w:right="720" w:bottom="576"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D5621"/>
    <w:multiLevelType w:val="hybridMultilevel"/>
    <w:tmpl w:val="F38E212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3223238D"/>
    <w:multiLevelType w:val="hybridMultilevel"/>
    <w:tmpl w:val="D6342802"/>
    <w:lvl w:ilvl="0" w:tplc="D4AE9BBA">
      <w:numFmt w:val="bullet"/>
      <w:lvlText w:val="-"/>
      <w:lvlJc w:val="left"/>
      <w:pPr>
        <w:ind w:left="1380" w:hanging="360"/>
      </w:pPr>
      <w:rPr>
        <w:rFonts w:ascii="Times New Roman" w:eastAsia="Times New Roman" w:hAnsi="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cs="Wingdings" w:hint="default"/>
      </w:rPr>
    </w:lvl>
    <w:lvl w:ilvl="3" w:tplc="04090001">
      <w:start w:val="1"/>
      <w:numFmt w:val="bullet"/>
      <w:lvlText w:val=""/>
      <w:lvlJc w:val="left"/>
      <w:pPr>
        <w:ind w:left="3540" w:hanging="360"/>
      </w:pPr>
      <w:rPr>
        <w:rFonts w:ascii="Symbol" w:hAnsi="Symbol" w:cs="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cs="Wingdings" w:hint="default"/>
      </w:rPr>
    </w:lvl>
    <w:lvl w:ilvl="6" w:tplc="04090001">
      <w:start w:val="1"/>
      <w:numFmt w:val="bullet"/>
      <w:lvlText w:val=""/>
      <w:lvlJc w:val="left"/>
      <w:pPr>
        <w:ind w:left="5700" w:hanging="360"/>
      </w:pPr>
      <w:rPr>
        <w:rFonts w:ascii="Symbol" w:hAnsi="Symbol" w:cs="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cs="Wingdings" w:hint="default"/>
      </w:rPr>
    </w:lvl>
  </w:abstractNum>
  <w:abstractNum w:abstractNumId="2">
    <w:nsid w:val="431D76D4"/>
    <w:multiLevelType w:val="hybridMultilevel"/>
    <w:tmpl w:val="6CC2B8DE"/>
    <w:lvl w:ilvl="0" w:tplc="4216C8F8">
      <w:start w:val="1"/>
      <w:numFmt w:val="bullet"/>
      <w:lvlText w:val=""/>
      <w:lvlJc w:val="left"/>
      <w:pPr>
        <w:tabs>
          <w:tab w:val="num" w:pos="1080"/>
        </w:tabs>
        <w:ind w:left="1080" w:hanging="360"/>
      </w:pPr>
      <w:rPr>
        <w:rFonts w:ascii="Symbol" w:eastAsia="Times New Roman"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50BE"/>
    <w:rsid w:val="000030D2"/>
    <w:rsid w:val="00005627"/>
    <w:rsid w:val="00014369"/>
    <w:rsid w:val="00014D85"/>
    <w:rsid w:val="0001515F"/>
    <w:rsid w:val="00015761"/>
    <w:rsid w:val="00017D5D"/>
    <w:rsid w:val="00023C07"/>
    <w:rsid w:val="0005213A"/>
    <w:rsid w:val="00066A20"/>
    <w:rsid w:val="00066C0A"/>
    <w:rsid w:val="00067A94"/>
    <w:rsid w:val="0007077D"/>
    <w:rsid w:val="00070EBF"/>
    <w:rsid w:val="0007364E"/>
    <w:rsid w:val="00075739"/>
    <w:rsid w:val="00076568"/>
    <w:rsid w:val="00076FD9"/>
    <w:rsid w:val="00080458"/>
    <w:rsid w:val="0008164E"/>
    <w:rsid w:val="00084A93"/>
    <w:rsid w:val="0009050D"/>
    <w:rsid w:val="0009764E"/>
    <w:rsid w:val="00097C5E"/>
    <w:rsid w:val="000A0557"/>
    <w:rsid w:val="000B21C5"/>
    <w:rsid w:val="000C1032"/>
    <w:rsid w:val="000C24A1"/>
    <w:rsid w:val="000C6902"/>
    <w:rsid w:val="000D57B8"/>
    <w:rsid w:val="000D6AD6"/>
    <w:rsid w:val="000E15B1"/>
    <w:rsid w:val="000E3B56"/>
    <w:rsid w:val="000F10E7"/>
    <w:rsid w:val="000F2221"/>
    <w:rsid w:val="000F3DF1"/>
    <w:rsid w:val="000F52C7"/>
    <w:rsid w:val="001002F9"/>
    <w:rsid w:val="00100D0B"/>
    <w:rsid w:val="00105234"/>
    <w:rsid w:val="00106836"/>
    <w:rsid w:val="001125DB"/>
    <w:rsid w:val="00113A89"/>
    <w:rsid w:val="001157EB"/>
    <w:rsid w:val="0012466E"/>
    <w:rsid w:val="0012497B"/>
    <w:rsid w:val="00124B70"/>
    <w:rsid w:val="00140FA0"/>
    <w:rsid w:val="00141CFF"/>
    <w:rsid w:val="00143A2F"/>
    <w:rsid w:val="00147F05"/>
    <w:rsid w:val="0015146C"/>
    <w:rsid w:val="00151962"/>
    <w:rsid w:val="001534AD"/>
    <w:rsid w:val="001551FB"/>
    <w:rsid w:val="0015670A"/>
    <w:rsid w:val="00157ECA"/>
    <w:rsid w:val="001615B2"/>
    <w:rsid w:val="00162C90"/>
    <w:rsid w:val="00166F52"/>
    <w:rsid w:val="001677C0"/>
    <w:rsid w:val="00172310"/>
    <w:rsid w:val="00173738"/>
    <w:rsid w:val="00174310"/>
    <w:rsid w:val="00175F06"/>
    <w:rsid w:val="00176004"/>
    <w:rsid w:val="00177541"/>
    <w:rsid w:val="00181A8A"/>
    <w:rsid w:val="001A34B3"/>
    <w:rsid w:val="001A75F9"/>
    <w:rsid w:val="001B2F3E"/>
    <w:rsid w:val="001B35A3"/>
    <w:rsid w:val="001B480E"/>
    <w:rsid w:val="001B63A1"/>
    <w:rsid w:val="001C3275"/>
    <w:rsid w:val="001C3D07"/>
    <w:rsid w:val="001C4C16"/>
    <w:rsid w:val="001C6333"/>
    <w:rsid w:val="001D456F"/>
    <w:rsid w:val="001E0684"/>
    <w:rsid w:val="001E2E80"/>
    <w:rsid w:val="001E7724"/>
    <w:rsid w:val="001F3E7B"/>
    <w:rsid w:val="001F46CE"/>
    <w:rsid w:val="001F4D9F"/>
    <w:rsid w:val="001F7ECA"/>
    <w:rsid w:val="00201BC9"/>
    <w:rsid w:val="0020609B"/>
    <w:rsid w:val="002118A7"/>
    <w:rsid w:val="00211DC8"/>
    <w:rsid w:val="00214CD8"/>
    <w:rsid w:val="002317B3"/>
    <w:rsid w:val="00241F49"/>
    <w:rsid w:val="002453FF"/>
    <w:rsid w:val="00246A72"/>
    <w:rsid w:val="002570EC"/>
    <w:rsid w:val="00262977"/>
    <w:rsid w:val="00262DD8"/>
    <w:rsid w:val="00273B84"/>
    <w:rsid w:val="00284575"/>
    <w:rsid w:val="00286C00"/>
    <w:rsid w:val="002873E9"/>
    <w:rsid w:val="0029091D"/>
    <w:rsid w:val="002A3458"/>
    <w:rsid w:val="002A6D66"/>
    <w:rsid w:val="002A7E2D"/>
    <w:rsid w:val="002B265A"/>
    <w:rsid w:val="002B372B"/>
    <w:rsid w:val="002B6898"/>
    <w:rsid w:val="002C3A21"/>
    <w:rsid w:val="002C499F"/>
    <w:rsid w:val="002C50BE"/>
    <w:rsid w:val="002D296C"/>
    <w:rsid w:val="002D4203"/>
    <w:rsid w:val="002F0E8E"/>
    <w:rsid w:val="003008AF"/>
    <w:rsid w:val="0030102C"/>
    <w:rsid w:val="00314994"/>
    <w:rsid w:val="003153A7"/>
    <w:rsid w:val="00315F7D"/>
    <w:rsid w:val="0032028A"/>
    <w:rsid w:val="0032131A"/>
    <w:rsid w:val="0032405E"/>
    <w:rsid w:val="00331DA0"/>
    <w:rsid w:val="003328D2"/>
    <w:rsid w:val="00332B58"/>
    <w:rsid w:val="003361E2"/>
    <w:rsid w:val="0034166C"/>
    <w:rsid w:val="003507C8"/>
    <w:rsid w:val="003516B8"/>
    <w:rsid w:val="00351DDF"/>
    <w:rsid w:val="003545C7"/>
    <w:rsid w:val="00361CCE"/>
    <w:rsid w:val="00364000"/>
    <w:rsid w:val="0037039E"/>
    <w:rsid w:val="003733C5"/>
    <w:rsid w:val="0037403C"/>
    <w:rsid w:val="003805EA"/>
    <w:rsid w:val="003A0B47"/>
    <w:rsid w:val="003A4EDF"/>
    <w:rsid w:val="003A5831"/>
    <w:rsid w:val="003B1764"/>
    <w:rsid w:val="003B3B31"/>
    <w:rsid w:val="003C1768"/>
    <w:rsid w:val="003C1BEE"/>
    <w:rsid w:val="003C629B"/>
    <w:rsid w:val="003D0BCD"/>
    <w:rsid w:val="003E03A9"/>
    <w:rsid w:val="003E333C"/>
    <w:rsid w:val="003E758C"/>
    <w:rsid w:val="003F569D"/>
    <w:rsid w:val="00403BCD"/>
    <w:rsid w:val="004066CE"/>
    <w:rsid w:val="00416325"/>
    <w:rsid w:val="004211EC"/>
    <w:rsid w:val="0042277B"/>
    <w:rsid w:val="00425A9D"/>
    <w:rsid w:val="004267BC"/>
    <w:rsid w:val="0043021D"/>
    <w:rsid w:val="0043346A"/>
    <w:rsid w:val="00442C40"/>
    <w:rsid w:val="004465DB"/>
    <w:rsid w:val="004471FB"/>
    <w:rsid w:val="004502D3"/>
    <w:rsid w:val="0045110C"/>
    <w:rsid w:val="00453C19"/>
    <w:rsid w:val="0045635C"/>
    <w:rsid w:val="0045640C"/>
    <w:rsid w:val="00462F57"/>
    <w:rsid w:val="0047041F"/>
    <w:rsid w:val="004756D4"/>
    <w:rsid w:val="00481105"/>
    <w:rsid w:val="004841D4"/>
    <w:rsid w:val="0048473C"/>
    <w:rsid w:val="004856D4"/>
    <w:rsid w:val="004907C8"/>
    <w:rsid w:val="004979F6"/>
    <w:rsid w:val="004A733D"/>
    <w:rsid w:val="004C3969"/>
    <w:rsid w:val="004C3D4D"/>
    <w:rsid w:val="004C5652"/>
    <w:rsid w:val="004C6B13"/>
    <w:rsid w:val="004C727F"/>
    <w:rsid w:val="004D015A"/>
    <w:rsid w:val="004D30D8"/>
    <w:rsid w:val="004D6203"/>
    <w:rsid w:val="004D7A90"/>
    <w:rsid w:val="004E04FF"/>
    <w:rsid w:val="004E2226"/>
    <w:rsid w:val="004E43A1"/>
    <w:rsid w:val="004E484D"/>
    <w:rsid w:val="004E54C8"/>
    <w:rsid w:val="004E5C28"/>
    <w:rsid w:val="004E64AE"/>
    <w:rsid w:val="004E6EE6"/>
    <w:rsid w:val="0050082F"/>
    <w:rsid w:val="005015DC"/>
    <w:rsid w:val="00502AB4"/>
    <w:rsid w:val="00512722"/>
    <w:rsid w:val="00541827"/>
    <w:rsid w:val="00553213"/>
    <w:rsid w:val="00556217"/>
    <w:rsid w:val="00562C60"/>
    <w:rsid w:val="005739F9"/>
    <w:rsid w:val="005755A5"/>
    <w:rsid w:val="00577809"/>
    <w:rsid w:val="00581FC9"/>
    <w:rsid w:val="00587CC8"/>
    <w:rsid w:val="005904BA"/>
    <w:rsid w:val="0059280D"/>
    <w:rsid w:val="005A041D"/>
    <w:rsid w:val="005A1C29"/>
    <w:rsid w:val="005A1FCC"/>
    <w:rsid w:val="005A3111"/>
    <w:rsid w:val="005A3E3C"/>
    <w:rsid w:val="005B50BD"/>
    <w:rsid w:val="005C37DE"/>
    <w:rsid w:val="005C3E3F"/>
    <w:rsid w:val="005C45F1"/>
    <w:rsid w:val="005D0A82"/>
    <w:rsid w:val="005D2E28"/>
    <w:rsid w:val="005E0432"/>
    <w:rsid w:val="005E149D"/>
    <w:rsid w:val="005E3BB2"/>
    <w:rsid w:val="005E55C1"/>
    <w:rsid w:val="005F1349"/>
    <w:rsid w:val="005F699B"/>
    <w:rsid w:val="005F6CB4"/>
    <w:rsid w:val="00603EE1"/>
    <w:rsid w:val="00605441"/>
    <w:rsid w:val="006116C1"/>
    <w:rsid w:val="00613D42"/>
    <w:rsid w:val="00615DAB"/>
    <w:rsid w:val="006246F0"/>
    <w:rsid w:val="00630C26"/>
    <w:rsid w:val="006319E4"/>
    <w:rsid w:val="00634F20"/>
    <w:rsid w:val="00637A98"/>
    <w:rsid w:val="00647DA5"/>
    <w:rsid w:val="0065071F"/>
    <w:rsid w:val="006539CB"/>
    <w:rsid w:val="00657EA0"/>
    <w:rsid w:val="006667F5"/>
    <w:rsid w:val="00670B49"/>
    <w:rsid w:val="0067257E"/>
    <w:rsid w:val="00672BDD"/>
    <w:rsid w:val="00677477"/>
    <w:rsid w:val="00683CDA"/>
    <w:rsid w:val="006845F9"/>
    <w:rsid w:val="00685F47"/>
    <w:rsid w:val="00687F1D"/>
    <w:rsid w:val="00687F60"/>
    <w:rsid w:val="00692414"/>
    <w:rsid w:val="00695E46"/>
    <w:rsid w:val="006A2E88"/>
    <w:rsid w:val="006A3108"/>
    <w:rsid w:val="006A3FAC"/>
    <w:rsid w:val="006C2D0F"/>
    <w:rsid w:val="006C3E83"/>
    <w:rsid w:val="006C4C98"/>
    <w:rsid w:val="006C5D1C"/>
    <w:rsid w:val="006C761C"/>
    <w:rsid w:val="006D1120"/>
    <w:rsid w:val="006D15F9"/>
    <w:rsid w:val="006E0C91"/>
    <w:rsid w:val="006E3CDA"/>
    <w:rsid w:val="006E4AC3"/>
    <w:rsid w:val="006E4C18"/>
    <w:rsid w:val="006E59EC"/>
    <w:rsid w:val="006F17FE"/>
    <w:rsid w:val="006F26CF"/>
    <w:rsid w:val="006F41E3"/>
    <w:rsid w:val="006F49B1"/>
    <w:rsid w:val="006F7231"/>
    <w:rsid w:val="007035A8"/>
    <w:rsid w:val="00706736"/>
    <w:rsid w:val="00710F7F"/>
    <w:rsid w:val="0071634E"/>
    <w:rsid w:val="00717FA5"/>
    <w:rsid w:val="0072274E"/>
    <w:rsid w:val="00727907"/>
    <w:rsid w:val="00736F07"/>
    <w:rsid w:val="007426B6"/>
    <w:rsid w:val="00742C01"/>
    <w:rsid w:val="00745A13"/>
    <w:rsid w:val="0076179C"/>
    <w:rsid w:val="007679E6"/>
    <w:rsid w:val="00771B93"/>
    <w:rsid w:val="00771C42"/>
    <w:rsid w:val="00772EE2"/>
    <w:rsid w:val="00773A1A"/>
    <w:rsid w:val="00773BCD"/>
    <w:rsid w:val="00792866"/>
    <w:rsid w:val="007932FE"/>
    <w:rsid w:val="00795B35"/>
    <w:rsid w:val="00797846"/>
    <w:rsid w:val="007A0779"/>
    <w:rsid w:val="007A224F"/>
    <w:rsid w:val="007A4621"/>
    <w:rsid w:val="007A4AD5"/>
    <w:rsid w:val="007A5DD9"/>
    <w:rsid w:val="007B102E"/>
    <w:rsid w:val="007B3B26"/>
    <w:rsid w:val="007D1948"/>
    <w:rsid w:val="007D403D"/>
    <w:rsid w:val="007D6247"/>
    <w:rsid w:val="007D67EF"/>
    <w:rsid w:val="007E08AB"/>
    <w:rsid w:val="007E10A8"/>
    <w:rsid w:val="007E4E57"/>
    <w:rsid w:val="007F1D20"/>
    <w:rsid w:val="008131FA"/>
    <w:rsid w:val="00815063"/>
    <w:rsid w:val="00817BBE"/>
    <w:rsid w:val="00824523"/>
    <w:rsid w:val="008331F7"/>
    <w:rsid w:val="00833DD0"/>
    <w:rsid w:val="00836485"/>
    <w:rsid w:val="00840A75"/>
    <w:rsid w:val="00847571"/>
    <w:rsid w:val="008529E5"/>
    <w:rsid w:val="00853FE2"/>
    <w:rsid w:val="00855EC6"/>
    <w:rsid w:val="008631CF"/>
    <w:rsid w:val="00865C79"/>
    <w:rsid w:val="00884FCC"/>
    <w:rsid w:val="0088702D"/>
    <w:rsid w:val="0089195F"/>
    <w:rsid w:val="00892896"/>
    <w:rsid w:val="008A3641"/>
    <w:rsid w:val="008A7DC1"/>
    <w:rsid w:val="008B0B42"/>
    <w:rsid w:val="008B22A9"/>
    <w:rsid w:val="008C1745"/>
    <w:rsid w:val="008C5248"/>
    <w:rsid w:val="008C7648"/>
    <w:rsid w:val="008C7E75"/>
    <w:rsid w:val="008D24B2"/>
    <w:rsid w:val="008D3AD6"/>
    <w:rsid w:val="008D3E6B"/>
    <w:rsid w:val="008E026F"/>
    <w:rsid w:val="008E4357"/>
    <w:rsid w:val="008E6B37"/>
    <w:rsid w:val="008F72A2"/>
    <w:rsid w:val="00911F87"/>
    <w:rsid w:val="0092681E"/>
    <w:rsid w:val="00933235"/>
    <w:rsid w:val="009408E7"/>
    <w:rsid w:val="00945EAC"/>
    <w:rsid w:val="00947038"/>
    <w:rsid w:val="00950080"/>
    <w:rsid w:val="0095398C"/>
    <w:rsid w:val="00955303"/>
    <w:rsid w:val="00955F7C"/>
    <w:rsid w:val="0095688D"/>
    <w:rsid w:val="00956A09"/>
    <w:rsid w:val="00957864"/>
    <w:rsid w:val="00964420"/>
    <w:rsid w:val="009778BB"/>
    <w:rsid w:val="00980543"/>
    <w:rsid w:val="009840FB"/>
    <w:rsid w:val="00985629"/>
    <w:rsid w:val="00985C11"/>
    <w:rsid w:val="00985D0F"/>
    <w:rsid w:val="00990981"/>
    <w:rsid w:val="009A4ED2"/>
    <w:rsid w:val="009A7757"/>
    <w:rsid w:val="009A7C2D"/>
    <w:rsid w:val="009B72F7"/>
    <w:rsid w:val="009C2880"/>
    <w:rsid w:val="009D0B15"/>
    <w:rsid w:val="009D7519"/>
    <w:rsid w:val="009E03F4"/>
    <w:rsid w:val="009E6E06"/>
    <w:rsid w:val="009F7E43"/>
    <w:rsid w:val="00A065A8"/>
    <w:rsid w:val="00A06C2C"/>
    <w:rsid w:val="00A11AA6"/>
    <w:rsid w:val="00A13A52"/>
    <w:rsid w:val="00A149D7"/>
    <w:rsid w:val="00A20304"/>
    <w:rsid w:val="00A2282B"/>
    <w:rsid w:val="00A27703"/>
    <w:rsid w:val="00A3363E"/>
    <w:rsid w:val="00A41125"/>
    <w:rsid w:val="00A42416"/>
    <w:rsid w:val="00A444C9"/>
    <w:rsid w:val="00A456DF"/>
    <w:rsid w:val="00A46AA5"/>
    <w:rsid w:val="00A5146E"/>
    <w:rsid w:val="00A52564"/>
    <w:rsid w:val="00A52D34"/>
    <w:rsid w:val="00A5511C"/>
    <w:rsid w:val="00A56891"/>
    <w:rsid w:val="00A56F8C"/>
    <w:rsid w:val="00A71B3C"/>
    <w:rsid w:val="00A73C36"/>
    <w:rsid w:val="00A77BBC"/>
    <w:rsid w:val="00A87466"/>
    <w:rsid w:val="00A917A3"/>
    <w:rsid w:val="00A954B2"/>
    <w:rsid w:val="00A97326"/>
    <w:rsid w:val="00AA0B07"/>
    <w:rsid w:val="00AA13AC"/>
    <w:rsid w:val="00AA4747"/>
    <w:rsid w:val="00AA4DF5"/>
    <w:rsid w:val="00AB54BF"/>
    <w:rsid w:val="00AB6D63"/>
    <w:rsid w:val="00AB7C9A"/>
    <w:rsid w:val="00AB7F36"/>
    <w:rsid w:val="00AD2D95"/>
    <w:rsid w:val="00AD55C8"/>
    <w:rsid w:val="00AD6331"/>
    <w:rsid w:val="00AD68F2"/>
    <w:rsid w:val="00AE3EFD"/>
    <w:rsid w:val="00AE6583"/>
    <w:rsid w:val="00AE6DCA"/>
    <w:rsid w:val="00AF295A"/>
    <w:rsid w:val="00AF3793"/>
    <w:rsid w:val="00B043D6"/>
    <w:rsid w:val="00B07C8A"/>
    <w:rsid w:val="00B10C54"/>
    <w:rsid w:val="00B11D65"/>
    <w:rsid w:val="00B12915"/>
    <w:rsid w:val="00B130A3"/>
    <w:rsid w:val="00B23E3B"/>
    <w:rsid w:val="00B25E41"/>
    <w:rsid w:val="00B3150B"/>
    <w:rsid w:val="00B32232"/>
    <w:rsid w:val="00B36185"/>
    <w:rsid w:val="00B45326"/>
    <w:rsid w:val="00B511CA"/>
    <w:rsid w:val="00B52770"/>
    <w:rsid w:val="00B60CF3"/>
    <w:rsid w:val="00B613C9"/>
    <w:rsid w:val="00B64B0A"/>
    <w:rsid w:val="00B671C6"/>
    <w:rsid w:val="00B7098A"/>
    <w:rsid w:val="00B7746D"/>
    <w:rsid w:val="00B82952"/>
    <w:rsid w:val="00B83077"/>
    <w:rsid w:val="00B9231A"/>
    <w:rsid w:val="00B95849"/>
    <w:rsid w:val="00BA7D5A"/>
    <w:rsid w:val="00BB2900"/>
    <w:rsid w:val="00BB651B"/>
    <w:rsid w:val="00BB6D01"/>
    <w:rsid w:val="00BB7BF5"/>
    <w:rsid w:val="00BC3B24"/>
    <w:rsid w:val="00BD0745"/>
    <w:rsid w:val="00BE026B"/>
    <w:rsid w:val="00BE1DE7"/>
    <w:rsid w:val="00BE2A54"/>
    <w:rsid w:val="00BE30B7"/>
    <w:rsid w:val="00BE38C1"/>
    <w:rsid w:val="00BE4622"/>
    <w:rsid w:val="00BE4FB3"/>
    <w:rsid w:val="00BF1D57"/>
    <w:rsid w:val="00BF1EE2"/>
    <w:rsid w:val="00C02EA4"/>
    <w:rsid w:val="00C129BB"/>
    <w:rsid w:val="00C14C57"/>
    <w:rsid w:val="00C25F8E"/>
    <w:rsid w:val="00C3235D"/>
    <w:rsid w:val="00C4489D"/>
    <w:rsid w:val="00C45ACB"/>
    <w:rsid w:val="00C46006"/>
    <w:rsid w:val="00C46FC1"/>
    <w:rsid w:val="00C47632"/>
    <w:rsid w:val="00C50025"/>
    <w:rsid w:val="00C501FC"/>
    <w:rsid w:val="00C508D8"/>
    <w:rsid w:val="00C51E67"/>
    <w:rsid w:val="00C53FD8"/>
    <w:rsid w:val="00C552B3"/>
    <w:rsid w:val="00C556ED"/>
    <w:rsid w:val="00C55D0A"/>
    <w:rsid w:val="00C57C4B"/>
    <w:rsid w:val="00C8796E"/>
    <w:rsid w:val="00C90209"/>
    <w:rsid w:val="00C942F6"/>
    <w:rsid w:val="00C97345"/>
    <w:rsid w:val="00CA0171"/>
    <w:rsid w:val="00CA0746"/>
    <w:rsid w:val="00CA48E0"/>
    <w:rsid w:val="00CB2B79"/>
    <w:rsid w:val="00CB3820"/>
    <w:rsid w:val="00CC286E"/>
    <w:rsid w:val="00CC4D00"/>
    <w:rsid w:val="00CE2B9E"/>
    <w:rsid w:val="00CE3B59"/>
    <w:rsid w:val="00CE7C30"/>
    <w:rsid w:val="00CF1564"/>
    <w:rsid w:val="00CF18BF"/>
    <w:rsid w:val="00CF1BC7"/>
    <w:rsid w:val="00CF3D54"/>
    <w:rsid w:val="00CF5B54"/>
    <w:rsid w:val="00CF6FE2"/>
    <w:rsid w:val="00D044F2"/>
    <w:rsid w:val="00D13D23"/>
    <w:rsid w:val="00D3551F"/>
    <w:rsid w:val="00D41B55"/>
    <w:rsid w:val="00D44A07"/>
    <w:rsid w:val="00D450E5"/>
    <w:rsid w:val="00D54E05"/>
    <w:rsid w:val="00D55C71"/>
    <w:rsid w:val="00D576B0"/>
    <w:rsid w:val="00D700BD"/>
    <w:rsid w:val="00D73EE9"/>
    <w:rsid w:val="00D74907"/>
    <w:rsid w:val="00D755FE"/>
    <w:rsid w:val="00D80234"/>
    <w:rsid w:val="00D836F4"/>
    <w:rsid w:val="00D83C9F"/>
    <w:rsid w:val="00D84482"/>
    <w:rsid w:val="00D85869"/>
    <w:rsid w:val="00D8600C"/>
    <w:rsid w:val="00D860F1"/>
    <w:rsid w:val="00D91068"/>
    <w:rsid w:val="00DA61B7"/>
    <w:rsid w:val="00DB4BC0"/>
    <w:rsid w:val="00DC1743"/>
    <w:rsid w:val="00DC1F73"/>
    <w:rsid w:val="00DC5FDE"/>
    <w:rsid w:val="00DD1592"/>
    <w:rsid w:val="00DD222A"/>
    <w:rsid w:val="00DD5852"/>
    <w:rsid w:val="00DD5BDE"/>
    <w:rsid w:val="00DD6180"/>
    <w:rsid w:val="00DE1B0B"/>
    <w:rsid w:val="00DE200D"/>
    <w:rsid w:val="00DE5E50"/>
    <w:rsid w:val="00DF79EF"/>
    <w:rsid w:val="00E133B8"/>
    <w:rsid w:val="00E15CE5"/>
    <w:rsid w:val="00E21706"/>
    <w:rsid w:val="00E2737C"/>
    <w:rsid w:val="00E4445C"/>
    <w:rsid w:val="00E457DB"/>
    <w:rsid w:val="00E519A3"/>
    <w:rsid w:val="00E53583"/>
    <w:rsid w:val="00E536B0"/>
    <w:rsid w:val="00E561EE"/>
    <w:rsid w:val="00E57F9C"/>
    <w:rsid w:val="00E66CC0"/>
    <w:rsid w:val="00E66F59"/>
    <w:rsid w:val="00E71BF1"/>
    <w:rsid w:val="00E74F2A"/>
    <w:rsid w:val="00E818F7"/>
    <w:rsid w:val="00E83BAA"/>
    <w:rsid w:val="00E90935"/>
    <w:rsid w:val="00E964DF"/>
    <w:rsid w:val="00E97232"/>
    <w:rsid w:val="00EA0D57"/>
    <w:rsid w:val="00EA78A2"/>
    <w:rsid w:val="00EB12E0"/>
    <w:rsid w:val="00EB5F0D"/>
    <w:rsid w:val="00EC303A"/>
    <w:rsid w:val="00EC3C3B"/>
    <w:rsid w:val="00EC78D3"/>
    <w:rsid w:val="00ED24C1"/>
    <w:rsid w:val="00ED3E2D"/>
    <w:rsid w:val="00EE2DF8"/>
    <w:rsid w:val="00EE367F"/>
    <w:rsid w:val="00EF014C"/>
    <w:rsid w:val="00EF119F"/>
    <w:rsid w:val="00EF263E"/>
    <w:rsid w:val="00F01775"/>
    <w:rsid w:val="00F067AE"/>
    <w:rsid w:val="00F113F6"/>
    <w:rsid w:val="00F1417F"/>
    <w:rsid w:val="00F23AB7"/>
    <w:rsid w:val="00F24BBA"/>
    <w:rsid w:val="00F2777B"/>
    <w:rsid w:val="00F31C1C"/>
    <w:rsid w:val="00F34B15"/>
    <w:rsid w:val="00F34EA6"/>
    <w:rsid w:val="00F36F90"/>
    <w:rsid w:val="00F424EB"/>
    <w:rsid w:val="00F454B2"/>
    <w:rsid w:val="00F519AB"/>
    <w:rsid w:val="00F553B4"/>
    <w:rsid w:val="00F678AA"/>
    <w:rsid w:val="00F72B3E"/>
    <w:rsid w:val="00F73FDA"/>
    <w:rsid w:val="00F7475A"/>
    <w:rsid w:val="00F7748C"/>
    <w:rsid w:val="00F8504F"/>
    <w:rsid w:val="00F86326"/>
    <w:rsid w:val="00F95795"/>
    <w:rsid w:val="00F95A0E"/>
    <w:rsid w:val="00FA07EF"/>
    <w:rsid w:val="00FA29CD"/>
    <w:rsid w:val="00FA29DE"/>
    <w:rsid w:val="00FA79E2"/>
    <w:rsid w:val="00FB35A9"/>
    <w:rsid w:val="00FB45DF"/>
    <w:rsid w:val="00FB572D"/>
    <w:rsid w:val="00FB6463"/>
    <w:rsid w:val="00FC5F3E"/>
    <w:rsid w:val="00FC6E02"/>
    <w:rsid w:val="00FD0DA0"/>
    <w:rsid w:val="00FD75E2"/>
    <w:rsid w:val="00FE4445"/>
    <w:rsid w:val="00FF4A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0BE"/>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C5F3E"/>
    <w:pPr>
      <w:ind w:left="720"/>
    </w:pPr>
  </w:style>
  <w:style w:type="character" w:styleId="Hyperlink">
    <w:name w:val="Hyperlink"/>
    <w:basedOn w:val="DefaultParagraphFont"/>
    <w:uiPriority w:val="99"/>
    <w:rsid w:val="004D30D8"/>
    <w:rPr>
      <w:color w:val="0000FF"/>
      <w:u w:val="single"/>
    </w:rPr>
  </w:style>
  <w:style w:type="paragraph" w:styleId="BalloonText">
    <w:name w:val="Balloon Text"/>
    <w:basedOn w:val="Normal"/>
    <w:link w:val="BalloonTextChar"/>
    <w:uiPriority w:val="99"/>
    <w:semiHidden/>
    <w:rsid w:val="00175F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75F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5</Pages>
  <Words>778</Words>
  <Characters>4436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COÂNG TY COÅ PHAÀN                                 CéNG HßA X• HéI CHñ NGHÜA VIÖT NAM</dc:title>
  <dc:subject/>
  <dc:creator>Admin</dc:creator>
  <cp:keywords/>
  <dc:description/>
  <cp:lastModifiedBy>bienphongvnn</cp:lastModifiedBy>
  <cp:revision>5</cp:revision>
  <cp:lastPrinted>2016-04-12T06:23:00Z</cp:lastPrinted>
  <dcterms:created xsi:type="dcterms:W3CDTF">2016-04-13T00:59:00Z</dcterms:created>
  <dcterms:modified xsi:type="dcterms:W3CDTF">2016-04-13T09:16:00Z</dcterms:modified>
</cp:coreProperties>
</file>